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7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9"/>
        <w:gridCol w:w="1724"/>
        <w:gridCol w:w="851"/>
        <w:gridCol w:w="1677"/>
        <w:gridCol w:w="1618"/>
        <w:gridCol w:w="1508"/>
        <w:gridCol w:w="51"/>
        <w:gridCol w:w="1795"/>
        <w:gridCol w:w="48"/>
        <w:gridCol w:w="1783"/>
        <w:gridCol w:w="13"/>
        <w:gridCol w:w="1675"/>
        <w:gridCol w:w="13"/>
        <w:gridCol w:w="16"/>
        <w:gridCol w:w="1260"/>
        <w:gridCol w:w="18"/>
        <w:gridCol w:w="8"/>
        <w:gridCol w:w="1309"/>
      </w:tblGrid>
      <w:tr w:rsidR="007D547F">
        <w:trPr>
          <w:trHeight w:val="401"/>
        </w:trPr>
        <w:tc>
          <w:tcPr>
            <w:tcW w:w="509" w:type="dxa"/>
            <w:vMerge w:val="restart"/>
          </w:tcPr>
          <w:p w:rsidR="007D547F" w:rsidRPr="00551006" w:rsidRDefault="007D547F">
            <w:pPr>
              <w:rPr>
                <w:b/>
                <w:bCs/>
              </w:rPr>
            </w:pPr>
            <w:r w:rsidRPr="00551006">
              <w:rPr>
                <w:b/>
                <w:bCs/>
              </w:rPr>
              <w:t>№</w:t>
            </w:r>
          </w:p>
          <w:p w:rsidR="007D547F" w:rsidRDefault="007D547F" w:rsidP="00A46B35">
            <w:r w:rsidRPr="00551006">
              <w:rPr>
                <w:b/>
                <w:bCs/>
              </w:rPr>
              <w:t>урока</w:t>
            </w:r>
          </w:p>
          <w:p w:rsidR="007D547F" w:rsidRPr="005F696A" w:rsidRDefault="007D547F" w:rsidP="00A46B35"/>
        </w:tc>
        <w:tc>
          <w:tcPr>
            <w:tcW w:w="1724" w:type="dxa"/>
            <w:vMerge w:val="restart"/>
          </w:tcPr>
          <w:p w:rsidR="007D547F" w:rsidRPr="00551006" w:rsidRDefault="007D547F">
            <w:pPr>
              <w:rPr>
                <w:b/>
                <w:bCs/>
              </w:rPr>
            </w:pPr>
            <w:r w:rsidRPr="00551006">
              <w:rPr>
                <w:b/>
                <w:bCs/>
              </w:rPr>
              <w:t>Наименова</w:t>
            </w:r>
            <w:r>
              <w:rPr>
                <w:b/>
                <w:bCs/>
              </w:rPr>
              <w:t>-</w:t>
            </w:r>
            <w:r w:rsidRPr="00551006">
              <w:rPr>
                <w:b/>
                <w:bCs/>
              </w:rPr>
              <w:t>ние разделов /</w:t>
            </w:r>
          </w:p>
          <w:p w:rsidR="007D547F" w:rsidRPr="009C20E1" w:rsidRDefault="007D547F">
            <w:r w:rsidRPr="00551006">
              <w:rPr>
                <w:b/>
                <w:bCs/>
              </w:rPr>
              <w:t>основная задача урока</w:t>
            </w:r>
          </w:p>
        </w:tc>
        <w:tc>
          <w:tcPr>
            <w:tcW w:w="851" w:type="dxa"/>
            <w:vMerge w:val="restart"/>
          </w:tcPr>
          <w:p w:rsidR="007D547F" w:rsidRPr="00551006" w:rsidRDefault="007D547F">
            <w:pPr>
              <w:rPr>
                <w:b/>
                <w:bCs/>
              </w:rPr>
            </w:pPr>
            <w:r w:rsidRPr="00551006">
              <w:rPr>
                <w:b/>
                <w:bCs/>
              </w:rPr>
              <w:t>Кол.</w:t>
            </w:r>
          </w:p>
          <w:p w:rsidR="007D547F" w:rsidRPr="00551006" w:rsidRDefault="007D547F">
            <w:pPr>
              <w:rPr>
                <w:b/>
                <w:bCs/>
              </w:rPr>
            </w:pPr>
            <w:r w:rsidRPr="00551006">
              <w:rPr>
                <w:b/>
                <w:bCs/>
              </w:rPr>
              <w:t xml:space="preserve">час./                                                                                                                     </w:t>
            </w:r>
          </w:p>
          <w:p w:rsidR="007D547F" w:rsidRPr="00551006" w:rsidRDefault="007D547F">
            <w:pPr>
              <w:rPr>
                <w:b/>
                <w:bCs/>
              </w:rPr>
            </w:pPr>
          </w:p>
          <w:p w:rsidR="007D547F" w:rsidRDefault="007D547F">
            <w:r w:rsidRPr="00551006">
              <w:rPr>
                <w:b/>
                <w:bCs/>
              </w:rPr>
              <w:t>дата</w:t>
            </w:r>
          </w:p>
        </w:tc>
        <w:tc>
          <w:tcPr>
            <w:tcW w:w="10168" w:type="dxa"/>
            <w:gridSpan w:val="9"/>
          </w:tcPr>
          <w:p w:rsidR="007D547F" w:rsidRPr="00B33686" w:rsidRDefault="007D547F" w:rsidP="00B33686">
            <w:pPr>
              <w:jc w:val="center"/>
              <w:rPr>
                <w:b/>
                <w:bCs/>
                <w:sz w:val="28"/>
                <w:szCs w:val="28"/>
              </w:rPr>
            </w:pPr>
            <w:r w:rsidRPr="00B33686">
              <w:rPr>
                <w:b/>
                <w:bCs/>
                <w:sz w:val="28"/>
                <w:szCs w:val="28"/>
              </w:rPr>
              <w:t>Учебная деятельность учащихся</w:t>
            </w:r>
          </w:p>
        </w:tc>
        <w:tc>
          <w:tcPr>
            <w:tcW w:w="1315" w:type="dxa"/>
            <w:gridSpan w:val="5"/>
            <w:vMerge w:val="restart"/>
          </w:tcPr>
          <w:p w:rsidR="007D547F" w:rsidRPr="00B33686" w:rsidRDefault="007D547F">
            <w:pPr>
              <w:rPr>
                <w:b/>
                <w:bCs/>
              </w:rPr>
            </w:pPr>
            <w:r w:rsidRPr="00B33686">
              <w:rPr>
                <w:b/>
                <w:bCs/>
              </w:rPr>
              <w:t>Социо-культур-</w:t>
            </w:r>
          </w:p>
          <w:p w:rsidR="007D547F" w:rsidRDefault="007D547F">
            <w:r w:rsidRPr="00B33686">
              <w:rPr>
                <w:b/>
                <w:bCs/>
              </w:rPr>
              <w:t>ная компетен</w:t>
            </w:r>
          </w:p>
        </w:tc>
        <w:tc>
          <w:tcPr>
            <w:tcW w:w="1309" w:type="dxa"/>
            <w:vMerge w:val="restart"/>
          </w:tcPr>
          <w:p w:rsidR="007D547F" w:rsidRPr="00B33686" w:rsidRDefault="007D547F">
            <w:pPr>
              <w:rPr>
                <w:b/>
                <w:bCs/>
              </w:rPr>
            </w:pPr>
            <w:r w:rsidRPr="00B33686">
              <w:rPr>
                <w:b/>
                <w:bCs/>
              </w:rPr>
              <w:t>Учебно-познова-</w:t>
            </w:r>
          </w:p>
          <w:p w:rsidR="007D547F" w:rsidRDefault="007D547F">
            <w:r w:rsidRPr="00B33686">
              <w:rPr>
                <w:b/>
                <w:bCs/>
              </w:rPr>
              <w:t>тельная компетенция</w:t>
            </w:r>
          </w:p>
        </w:tc>
      </w:tr>
      <w:tr w:rsidR="007D547F">
        <w:trPr>
          <w:trHeight w:val="547"/>
        </w:trPr>
        <w:tc>
          <w:tcPr>
            <w:tcW w:w="509" w:type="dxa"/>
            <w:vMerge/>
          </w:tcPr>
          <w:p w:rsidR="007D547F" w:rsidRDefault="007D547F" w:rsidP="00A46B35"/>
        </w:tc>
        <w:tc>
          <w:tcPr>
            <w:tcW w:w="1724" w:type="dxa"/>
            <w:vMerge/>
          </w:tcPr>
          <w:p w:rsidR="007D547F" w:rsidRDefault="007D547F"/>
        </w:tc>
        <w:tc>
          <w:tcPr>
            <w:tcW w:w="851" w:type="dxa"/>
            <w:vMerge/>
          </w:tcPr>
          <w:p w:rsidR="007D547F" w:rsidRDefault="007D547F"/>
        </w:tc>
        <w:tc>
          <w:tcPr>
            <w:tcW w:w="10168" w:type="dxa"/>
            <w:gridSpan w:val="9"/>
          </w:tcPr>
          <w:p w:rsidR="007D547F" w:rsidRPr="00B33686" w:rsidRDefault="007D547F" w:rsidP="0081463F">
            <w:pPr>
              <w:jc w:val="center"/>
              <w:rPr>
                <w:b/>
                <w:bCs/>
                <w:sz w:val="28"/>
                <w:szCs w:val="28"/>
              </w:rPr>
            </w:pPr>
            <w:r w:rsidRPr="00B33686">
              <w:rPr>
                <w:b/>
                <w:bCs/>
                <w:sz w:val="28"/>
                <w:szCs w:val="28"/>
              </w:rPr>
              <w:t>Языковая</w:t>
            </w:r>
            <w:r>
              <w:rPr>
                <w:b/>
                <w:bCs/>
                <w:sz w:val="28"/>
                <w:szCs w:val="28"/>
              </w:rPr>
              <w:t xml:space="preserve"> и речевая  компетенции</w:t>
            </w:r>
          </w:p>
          <w:p w:rsidR="007D547F" w:rsidRPr="00B33686" w:rsidRDefault="007D547F" w:rsidP="00B3368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15" w:type="dxa"/>
            <w:gridSpan w:val="5"/>
            <w:vMerge/>
          </w:tcPr>
          <w:p w:rsidR="007D547F" w:rsidRPr="00B33686" w:rsidRDefault="007D547F">
            <w:pPr>
              <w:rPr>
                <w:b/>
                <w:bCs/>
              </w:rPr>
            </w:pPr>
          </w:p>
        </w:tc>
        <w:tc>
          <w:tcPr>
            <w:tcW w:w="1309" w:type="dxa"/>
            <w:vMerge/>
          </w:tcPr>
          <w:p w:rsidR="007D547F" w:rsidRPr="00B33686" w:rsidRDefault="007D547F">
            <w:pPr>
              <w:rPr>
                <w:b/>
                <w:bCs/>
              </w:rPr>
            </w:pPr>
          </w:p>
        </w:tc>
      </w:tr>
      <w:tr w:rsidR="007D547F">
        <w:tc>
          <w:tcPr>
            <w:tcW w:w="509" w:type="dxa"/>
            <w:vMerge/>
            <w:vAlign w:val="center"/>
          </w:tcPr>
          <w:p w:rsidR="007D547F" w:rsidRDefault="007D547F" w:rsidP="00A46B35"/>
        </w:tc>
        <w:tc>
          <w:tcPr>
            <w:tcW w:w="1724" w:type="dxa"/>
            <w:vMerge/>
            <w:vAlign w:val="center"/>
          </w:tcPr>
          <w:p w:rsidR="007D547F" w:rsidRDefault="007D547F"/>
        </w:tc>
        <w:tc>
          <w:tcPr>
            <w:tcW w:w="851" w:type="dxa"/>
            <w:vMerge/>
            <w:vAlign w:val="center"/>
          </w:tcPr>
          <w:p w:rsidR="007D547F" w:rsidRDefault="007D547F"/>
        </w:tc>
        <w:tc>
          <w:tcPr>
            <w:tcW w:w="1677" w:type="dxa"/>
            <w:vMerge w:val="restart"/>
          </w:tcPr>
          <w:p w:rsidR="007D547F" w:rsidRPr="00B33686" w:rsidRDefault="007D547F" w:rsidP="0081463F">
            <w:pPr>
              <w:jc w:val="center"/>
              <w:rPr>
                <w:b/>
                <w:bCs/>
              </w:rPr>
            </w:pPr>
            <w:r w:rsidRPr="00B33686">
              <w:rPr>
                <w:b/>
                <w:bCs/>
              </w:rPr>
              <w:t>лексика</w:t>
            </w:r>
          </w:p>
        </w:tc>
        <w:tc>
          <w:tcPr>
            <w:tcW w:w="1618" w:type="dxa"/>
            <w:vMerge w:val="restart"/>
          </w:tcPr>
          <w:p w:rsidR="007D547F" w:rsidRPr="00B33686" w:rsidRDefault="007D547F">
            <w:pPr>
              <w:rPr>
                <w:b/>
                <w:bCs/>
              </w:rPr>
            </w:pPr>
            <w:r w:rsidRPr="00B33686">
              <w:rPr>
                <w:b/>
                <w:bCs/>
              </w:rPr>
              <w:t>грамматика</w:t>
            </w:r>
          </w:p>
        </w:tc>
        <w:tc>
          <w:tcPr>
            <w:tcW w:w="1508" w:type="dxa"/>
            <w:vMerge w:val="restart"/>
          </w:tcPr>
          <w:p w:rsidR="007D547F" w:rsidRPr="00B33686" w:rsidRDefault="007D547F">
            <w:pPr>
              <w:rPr>
                <w:b/>
                <w:bCs/>
              </w:rPr>
            </w:pPr>
            <w:r w:rsidRPr="00B33686">
              <w:rPr>
                <w:b/>
                <w:bCs/>
              </w:rPr>
              <w:t>говорение</w:t>
            </w:r>
          </w:p>
        </w:tc>
        <w:tc>
          <w:tcPr>
            <w:tcW w:w="1846" w:type="dxa"/>
            <w:gridSpan w:val="2"/>
            <w:vMerge w:val="restart"/>
          </w:tcPr>
          <w:p w:rsidR="007D547F" w:rsidRPr="00B33686" w:rsidRDefault="007D547F">
            <w:pPr>
              <w:rPr>
                <w:b/>
                <w:bCs/>
              </w:rPr>
            </w:pPr>
            <w:r w:rsidRPr="00B33686">
              <w:rPr>
                <w:b/>
                <w:bCs/>
              </w:rPr>
              <w:t>чтение</w:t>
            </w:r>
          </w:p>
        </w:tc>
        <w:tc>
          <w:tcPr>
            <w:tcW w:w="1844" w:type="dxa"/>
            <w:gridSpan w:val="3"/>
            <w:vMerge w:val="restart"/>
          </w:tcPr>
          <w:p w:rsidR="007D547F" w:rsidRPr="00B33686" w:rsidRDefault="007D547F" w:rsidP="00D92978">
            <w:pPr>
              <w:rPr>
                <w:b/>
                <w:bCs/>
              </w:rPr>
            </w:pPr>
            <w:r w:rsidRPr="00B3368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аудирова</w:t>
            </w:r>
            <w:r w:rsidRPr="00B33686">
              <w:rPr>
                <w:b/>
                <w:bCs/>
              </w:rPr>
              <w:t>ние</w:t>
            </w:r>
          </w:p>
        </w:tc>
        <w:tc>
          <w:tcPr>
            <w:tcW w:w="1704" w:type="dxa"/>
            <w:gridSpan w:val="3"/>
            <w:vMerge w:val="restart"/>
          </w:tcPr>
          <w:p w:rsidR="007D547F" w:rsidRPr="00B33686" w:rsidRDefault="007D547F">
            <w:pPr>
              <w:rPr>
                <w:b/>
                <w:bCs/>
              </w:rPr>
            </w:pPr>
            <w:r w:rsidRPr="00B33686">
              <w:rPr>
                <w:b/>
                <w:bCs/>
              </w:rPr>
              <w:t>письмо</w:t>
            </w:r>
          </w:p>
        </w:tc>
        <w:tc>
          <w:tcPr>
            <w:tcW w:w="1278" w:type="dxa"/>
            <w:gridSpan w:val="2"/>
            <w:vMerge w:val="restart"/>
            <w:vAlign w:val="center"/>
          </w:tcPr>
          <w:p w:rsidR="007D547F" w:rsidRDefault="007D547F"/>
        </w:tc>
        <w:tc>
          <w:tcPr>
            <w:tcW w:w="1317" w:type="dxa"/>
            <w:gridSpan w:val="2"/>
            <w:vAlign w:val="center"/>
          </w:tcPr>
          <w:p w:rsidR="007D547F" w:rsidRDefault="007D547F"/>
        </w:tc>
      </w:tr>
      <w:tr w:rsidR="007D547F" w:rsidRPr="00FF7344">
        <w:trPr>
          <w:trHeight w:val="347"/>
        </w:trPr>
        <w:tc>
          <w:tcPr>
            <w:tcW w:w="509" w:type="dxa"/>
          </w:tcPr>
          <w:p w:rsidR="007D547F" w:rsidRPr="00B33686" w:rsidRDefault="007D547F" w:rsidP="00A46B3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24" w:type="dxa"/>
          </w:tcPr>
          <w:p w:rsidR="007D547F" w:rsidRDefault="007D547F" w:rsidP="00B42DB3"/>
        </w:tc>
        <w:tc>
          <w:tcPr>
            <w:tcW w:w="851" w:type="dxa"/>
          </w:tcPr>
          <w:p w:rsidR="007D547F" w:rsidRDefault="007D547F" w:rsidP="00A46B35"/>
        </w:tc>
        <w:tc>
          <w:tcPr>
            <w:tcW w:w="1677" w:type="dxa"/>
            <w:vMerge/>
          </w:tcPr>
          <w:p w:rsidR="007D547F" w:rsidRPr="0054290F" w:rsidRDefault="007D547F" w:rsidP="00A46B35"/>
        </w:tc>
        <w:tc>
          <w:tcPr>
            <w:tcW w:w="1618" w:type="dxa"/>
            <w:vMerge/>
          </w:tcPr>
          <w:p w:rsidR="007D547F" w:rsidRPr="00FF7344" w:rsidRDefault="007D547F" w:rsidP="00A46B35">
            <w:pPr>
              <w:rPr>
                <w:lang w:val="en-US"/>
              </w:rPr>
            </w:pPr>
          </w:p>
        </w:tc>
        <w:tc>
          <w:tcPr>
            <w:tcW w:w="1508" w:type="dxa"/>
            <w:vMerge/>
          </w:tcPr>
          <w:p w:rsidR="007D547F" w:rsidRPr="00FF7344" w:rsidRDefault="007D547F" w:rsidP="00DD20A5">
            <w:pPr>
              <w:tabs>
                <w:tab w:val="left" w:pos="1095"/>
              </w:tabs>
            </w:pPr>
          </w:p>
        </w:tc>
        <w:tc>
          <w:tcPr>
            <w:tcW w:w="1846" w:type="dxa"/>
            <w:gridSpan w:val="2"/>
            <w:vMerge/>
          </w:tcPr>
          <w:p w:rsidR="007D547F" w:rsidRPr="00FF7344" w:rsidRDefault="007D547F" w:rsidP="00A46B35"/>
        </w:tc>
        <w:tc>
          <w:tcPr>
            <w:tcW w:w="1844" w:type="dxa"/>
            <w:gridSpan w:val="3"/>
            <w:vMerge/>
          </w:tcPr>
          <w:p w:rsidR="007D547F" w:rsidRPr="00FF7344" w:rsidRDefault="007D547F" w:rsidP="00A46B35"/>
        </w:tc>
        <w:tc>
          <w:tcPr>
            <w:tcW w:w="1704" w:type="dxa"/>
            <w:gridSpan w:val="3"/>
            <w:vMerge/>
          </w:tcPr>
          <w:p w:rsidR="007D547F" w:rsidRPr="00FF7344" w:rsidRDefault="007D547F" w:rsidP="00A46B35"/>
        </w:tc>
        <w:tc>
          <w:tcPr>
            <w:tcW w:w="1278" w:type="dxa"/>
            <w:gridSpan w:val="2"/>
            <w:vMerge/>
          </w:tcPr>
          <w:p w:rsidR="007D547F" w:rsidRPr="00FF7344" w:rsidRDefault="007D547F"/>
        </w:tc>
        <w:tc>
          <w:tcPr>
            <w:tcW w:w="1317" w:type="dxa"/>
            <w:gridSpan w:val="2"/>
          </w:tcPr>
          <w:p w:rsidR="007D547F" w:rsidRPr="00FF7344" w:rsidRDefault="007D547F"/>
        </w:tc>
      </w:tr>
      <w:tr w:rsidR="007D547F" w:rsidRPr="00FF7344">
        <w:trPr>
          <w:trHeight w:val="857"/>
        </w:trPr>
        <w:tc>
          <w:tcPr>
            <w:tcW w:w="15876" w:type="dxa"/>
            <w:gridSpan w:val="18"/>
            <w:tcBorders>
              <w:left w:val="nil"/>
              <w:right w:val="nil"/>
            </w:tcBorders>
          </w:tcPr>
          <w:p w:rsidR="007D547F" w:rsidRPr="00050B25" w:rsidRDefault="007D547F"/>
          <w:p w:rsidR="007D547F" w:rsidRPr="00050B25" w:rsidRDefault="007D547F">
            <w:r w:rsidRPr="00050B25">
              <w:rPr>
                <w:b/>
                <w:bCs/>
              </w:rPr>
              <w:t>Модуль 1-</w:t>
            </w:r>
            <w:r w:rsidRPr="00050B25">
              <w:rPr>
                <w:rFonts w:ascii="GillSans-Bold" w:hAnsi="GillSans-Bold" w:cs="GillSans-Bold"/>
                <w:b/>
                <w:bCs/>
              </w:rPr>
              <w:t xml:space="preserve"> </w:t>
            </w:r>
            <w:r w:rsidRPr="00050B25">
              <w:rPr>
                <w:b/>
                <w:bCs/>
              </w:rPr>
              <w:t>Sports &amp; Entertainment</w:t>
            </w:r>
            <w:r>
              <w:rPr>
                <w:b/>
                <w:bCs/>
              </w:rPr>
              <w:t xml:space="preserve"> (Спорт и развлечения)</w:t>
            </w:r>
          </w:p>
        </w:tc>
      </w:tr>
      <w:tr w:rsidR="007D547F" w:rsidRPr="00FF7344">
        <w:trPr>
          <w:trHeight w:val="985"/>
        </w:trPr>
        <w:tc>
          <w:tcPr>
            <w:tcW w:w="509" w:type="dxa"/>
          </w:tcPr>
          <w:p w:rsidR="007D547F" w:rsidRPr="00B33686" w:rsidRDefault="007D547F">
            <w:pPr>
              <w:rPr>
                <w:sz w:val="28"/>
                <w:szCs w:val="28"/>
              </w:rPr>
            </w:pPr>
          </w:p>
          <w:p w:rsidR="007D547F" w:rsidRDefault="007D547F" w:rsidP="00A46B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7D547F" w:rsidRDefault="007D547F" w:rsidP="00A46B35">
            <w:pPr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7D547F" w:rsidRPr="00345471" w:rsidRDefault="007D547F" w:rsidP="00B42DB3">
            <w:r w:rsidRPr="00345471">
              <w:t xml:space="preserve">    Летние впечатления</w:t>
            </w:r>
          </w:p>
          <w:p w:rsidR="007D547F" w:rsidRPr="00345471" w:rsidRDefault="007D547F" w:rsidP="00B42DB3">
            <w:r w:rsidRPr="00345471">
              <w:t xml:space="preserve">Повторение                                                         </w:t>
            </w:r>
          </w:p>
          <w:p w:rsidR="007D547F" w:rsidRPr="00050B25" w:rsidRDefault="007D547F" w:rsidP="00B42DB3"/>
          <w:p w:rsidR="007D547F" w:rsidRPr="002934B2" w:rsidRDefault="007D547F" w:rsidP="00B42DB3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</w:t>
            </w:r>
          </w:p>
        </w:tc>
        <w:tc>
          <w:tcPr>
            <w:tcW w:w="851" w:type="dxa"/>
          </w:tcPr>
          <w:p w:rsidR="007D547F" w:rsidRDefault="007D547F" w:rsidP="00A46B35">
            <w:r>
              <w:t>1-43</w:t>
            </w:r>
          </w:p>
        </w:tc>
        <w:tc>
          <w:tcPr>
            <w:tcW w:w="1677" w:type="dxa"/>
          </w:tcPr>
          <w:p w:rsidR="007D547F" w:rsidRPr="0054290F" w:rsidRDefault="007D547F" w:rsidP="00A46B35"/>
        </w:tc>
        <w:tc>
          <w:tcPr>
            <w:tcW w:w="1618" w:type="dxa"/>
          </w:tcPr>
          <w:p w:rsidR="007D547F" w:rsidRPr="00050B25" w:rsidRDefault="007D547F" w:rsidP="00A46B35">
            <w:r>
              <w:t>Обзор времен английского глагола</w:t>
            </w:r>
          </w:p>
        </w:tc>
        <w:tc>
          <w:tcPr>
            <w:tcW w:w="1508" w:type="dxa"/>
          </w:tcPr>
          <w:p w:rsidR="007D547F" w:rsidRPr="00FF7344" w:rsidRDefault="007D547F" w:rsidP="00DD20A5">
            <w:pPr>
              <w:tabs>
                <w:tab w:val="left" w:pos="1095"/>
              </w:tabs>
            </w:pPr>
            <w:r>
              <w:t>Обмен мнениями</w:t>
            </w:r>
          </w:p>
        </w:tc>
        <w:tc>
          <w:tcPr>
            <w:tcW w:w="1846" w:type="dxa"/>
            <w:gridSpan w:val="2"/>
          </w:tcPr>
          <w:p w:rsidR="007D547F" w:rsidRPr="00FF7344" w:rsidRDefault="007D547F" w:rsidP="00A46B35"/>
        </w:tc>
        <w:tc>
          <w:tcPr>
            <w:tcW w:w="1844" w:type="dxa"/>
            <w:gridSpan w:val="3"/>
          </w:tcPr>
          <w:p w:rsidR="007D547F" w:rsidRPr="00FF7344" w:rsidRDefault="007D547F" w:rsidP="00A46B35"/>
        </w:tc>
        <w:tc>
          <w:tcPr>
            <w:tcW w:w="1704" w:type="dxa"/>
            <w:gridSpan w:val="3"/>
          </w:tcPr>
          <w:p w:rsidR="007D547F" w:rsidRPr="00FF7344" w:rsidRDefault="007D547F" w:rsidP="00A46B35"/>
        </w:tc>
        <w:tc>
          <w:tcPr>
            <w:tcW w:w="1278" w:type="dxa"/>
            <w:gridSpan w:val="2"/>
            <w:vMerge w:val="restart"/>
          </w:tcPr>
          <w:p w:rsidR="007D547F" w:rsidRPr="00FF7344" w:rsidRDefault="007D547F">
            <w:r>
              <w:t>Использование необходимых языковых средств для выраже-ния мнения, проявле-ния согласия,несогла-сия в некатего-ричной форме</w:t>
            </w:r>
          </w:p>
        </w:tc>
        <w:tc>
          <w:tcPr>
            <w:tcW w:w="1317" w:type="dxa"/>
            <w:gridSpan w:val="2"/>
            <w:vMerge w:val="restart"/>
          </w:tcPr>
          <w:p w:rsidR="007D547F" w:rsidRDefault="007D547F">
            <w:r>
              <w:t>Систематизировать граммати-ческий материал в виде таблицы;</w:t>
            </w:r>
          </w:p>
          <w:p w:rsidR="007D547F" w:rsidRPr="00FF7344" w:rsidRDefault="007D547F">
            <w:r>
              <w:t>поиск и выделение в тексте новых лексичес-ких средств, включая  лингво-страноведческие реалии.</w:t>
            </w:r>
          </w:p>
        </w:tc>
      </w:tr>
      <w:tr w:rsidR="007D547F" w:rsidRPr="000A3363">
        <w:trPr>
          <w:trHeight w:val="529"/>
        </w:trPr>
        <w:tc>
          <w:tcPr>
            <w:tcW w:w="509" w:type="dxa"/>
          </w:tcPr>
          <w:p w:rsidR="007D547F" w:rsidRPr="00B33686" w:rsidRDefault="007D547F" w:rsidP="00A46B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24" w:type="dxa"/>
          </w:tcPr>
          <w:p w:rsidR="007D547F" w:rsidRDefault="007D547F" w:rsidP="00050B25">
            <w:r w:rsidRPr="00050B25">
              <w:t>Путешествие под водой</w:t>
            </w:r>
          </w:p>
          <w:p w:rsidR="007D547F" w:rsidRPr="00050B25" w:rsidRDefault="007D547F" w:rsidP="00050B25">
            <w:r>
              <w:t>Совершенствование навыков изучающего чтения</w:t>
            </w:r>
          </w:p>
        </w:tc>
        <w:tc>
          <w:tcPr>
            <w:tcW w:w="851" w:type="dxa"/>
          </w:tcPr>
          <w:p w:rsidR="007D547F" w:rsidRDefault="007D547F" w:rsidP="00A46B35"/>
        </w:tc>
        <w:tc>
          <w:tcPr>
            <w:tcW w:w="1677" w:type="dxa"/>
          </w:tcPr>
          <w:p w:rsidR="007D547F" w:rsidRPr="000A3363" w:rsidRDefault="007D547F" w:rsidP="000A3363">
            <w:r w:rsidRPr="000A3363">
              <w:t>Словосочетания на тему «Туризм, путешествия»</w:t>
            </w:r>
          </w:p>
          <w:p w:rsidR="007D547F" w:rsidRPr="000A3363" w:rsidRDefault="007D547F" w:rsidP="000A3363">
            <w:r w:rsidRPr="000A3363">
              <w:t>с.7 упр.5,6</w:t>
            </w:r>
          </w:p>
        </w:tc>
        <w:tc>
          <w:tcPr>
            <w:tcW w:w="1618" w:type="dxa"/>
          </w:tcPr>
          <w:p w:rsidR="007D547F" w:rsidRPr="00050B25" w:rsidRDefault="007D547F" w:rsidP="00A46B35"/>
        </w:tc>
        <w:tc>
          <w:tcPr>
            <w:tcW w:w="1508" w:type="dxa"/>
          </w:tcPr>
          <w:p w:rsidR="007D547F" w:rsidRPr="00FF7344" w:rsidRDefault="007D547F" w:rsidP="00DD20A5">
            <w:pPr>
              <w:tabs>
                <w:tab w:val="left" w:pos="1095"/>
              </w:tabs>
            </w:pPr>
            <w:r>
              <w:t>Обсуждение текста</w:t>
            </w:r>
          </w:p>
        </w:tc>
        <w:tc>
          <w:tcPr>
            <w:tcW w:w="1846" w:type="dxa"/>
            <w:gridSpan w:val="2"/>
          </w:tcPr>
          <w:p w:rsidR="007D547F" w:rsidRDefault="007D547F" w:rsidP="00A46B35">
            <w:pPr>
              <w:rPr>
                <w:lang w:val="en-US"/>
              </w:rPr>
            </w:pPr>
            <w:r w:rsidRPr="000A3363">
              <w:rPr>
                <w:lang w:val="en-US"/>
              </w:rPr>
              <w:t>«</w:t>
            </w:r>
            <w:r>
              <w:rPr>
                <w:lang w:val="en-US"/>
              </w:rPr>
              <w:t>A Journey Under the Sea</w:t>
            </w:r>
            <w:r w:rsidRPr="000A3363">
              <w:rPr>
                <w:lang w:val="en-US"/>
              </w:rPr>
              <w:t>»</w:t>
            </w:r>
          </w:p>
          <w:p w:rsidR="007D547F" w:rsidRPr="000A3363" w:rsidRDefault="007D547F" w:rsidP="00A46B35">
            <w:r>
              <w:t>(множественный выбор) с.6-7</w:t>
            </w:r>
          </w:p>
        </w:tc>
        <w:tc>
          <w:tcPr>
            <w:tcW w:w="1844" w:type="dxa"/>
            <w:gridSpan w:val="3"/>
          </w:tcPr>
          <w:p w:rsidR="007D547F" w:rsidRPr="000A3363" w:rsidRDefault="007D547F" w:rsidP="00A46B35">
            <w:pPr>
              <w:rPr>
                <w:lang w:val="en-US"/>
              </w:rPr>
            </w:pPr>
            <w:r w:rsidRPr="000A3363">
              <w:t>с.6 упр.3</w:t>
            </w:r>
          </w:p>
        </w:tc>
        <w:tc>
          <w:tcPr>
            <w:tcW w:w="1704" w:type="dxa"/>
            <w:gridSpan w:val="3"/>
          </w:tcPr>
          <w:p w:rsidR="007D547F" w:rsidRPr="000A3363" w:rsidRDefault="007D547F" w:rsidP="00A46B35">
            <w:pPr>
              <w:rPr>
                <w:lang w:val="en-US"/>
              </w:rPr>
            </w:pPr>
          </w:p>
        </w:tc>
        <w:tc>
          <w:tcPr>
            <w:tcW w:w="1278" w:type="dxa"/>
            <w:gridSpan w:val="2"/>
            <w:vMerge/>
          </w:tcPr>
          <w:p w:rsidR="007D547F" w:rsidRPr="000A3363" w:rsidRDefault="007D547F">
            <w:pPr>
              <w:rPr>
                <w:lang w:val="en-US"/>
              </w:rPr>
            </w:pPr>
          </w:p>
        </w:tc>
        <w:tc>
          <w:tcPr>
            <w:tcW w:w="1317" w:type="dxa"/>
            <w:gridSpan w:val="2"/>
            <w:vMerge/>
          </w:tcPr>
          <w:p w:rsidR="007D547F" w:rsidRPr="000A3363" w:rsidRDefault="007D547F">
            <w:pPr>
              <w:rPr>
                <w:lang w:val="en-US"/>
              </w:rPr>
            </w:pPr>
          </w:p>
        </w:tc>
      </w:tr>
      <w:tr w:rsidR="007D547F" w:rsidRPr="00C61365">
        <w:trPr>
          <w:trHeight w:val="529"/>
        </w:trPr>
        <w:tc>
          <w:tcPr>
            <w:tcW w:w="509" w:type="dxa"/>
            <w:tcBorders>
              <w:bottom w:val="nil"/>
            </w:tcBorders>
          </w:tcPr>
          <w:p w:rsidR="007D547F" w:rsidRDefault="007D547F" w:rsidP="00A46B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24" w:type="dxa"/>
          </w:tcPr>
          <w:p w:rsidR="007D547F" w:rsidRDefault="007D547F" w:rsidP="00050B25">
            <w:r w:rsidRPr="00050B25">
              <w:t>Мое путешествие</w:t>
            </w:r>
          </w:p>
          <w:p w:rsidR="007D547F" w:rsidRPr="00050B25" w:rsidRDefault="007D547F" w:rsidP="00050B25">
            <w:r>
              <w:t>Развитие навыков МР</w:t>
            </w:r>
          </w:p>
        </w:tc>
        <w:tc>
          <w:tcPr>
            <w:tcW w:w="851" w:type="dxa"/>
          </w:tcPr>
          <w:p w:rsidR="007D547F" w:rsidRDefault="007D547F" w:rsidP="00A46B35"/>
        </w:tc>
        <w:tc>
          <w:tcPr>
            <w:tcW w:w="1677" w:type="dxa"/>
          </w:tcPr>
          <w:p w:rsidR="007D547F" w:rsidRPr="000A3363" w:rsidRDefault="007D547F" w:rsidP="000A3363"/>
        </w:tc>
        <w:tc>
          <w:tcPr>
            <w:tcW w:w="1618" w:type="dxa"/>
          </w:tcPr>
          <w:p w:rsidR="007D547F" w:rsidRPr="00050B25" w:rsidRDefault="007D547F" w:rsidP="00A46B35"/>
        </w:tc>
        <w:tc>
          <w:tcPr>
            <w:tcW w:w="1508" w:type="dxa"/>
          </w:tcPr>
          <w:p w:rsidR="007D547F" w:rsidRDefault="007D547F" w:rsidP="00DD20A5">
            <w:pPr>
              <w:tabs>
                <w:tab w:val="left" w:pos="1095"/>
              </w:tabs>
            </w:pPr>
            <w:r>
              <w:t>Рассказ о своем путешест-вии и ответы на вопросы одноклас-сников</w:t>
            </w:r>
          </w:p>
        </w:tc>
        <w:tc>
          <w:tcPr>
            <w:tcW w:w="1846" w:type="dxa"/>
            <w:gridSpan w:val="2"/>
          </w:tcPr>
          <w:p w:rsidR="007D547F" w:rsidRPr="00C61365" w:rsidRDefault="007D547F" w:rsidP="00A46B35"/>
        </w:tc>
        <w:tc>
          <w:tcPr>
            <w:tcW w:w="1844" w:type="dxa"/>
            <w:gridSpan w:val="3"/>
          </w:tcPr>
          <w:p w:rsidR="007D547F" w:rsidRPr="000A3363" w:rsidRDefault="007D547F" w:rsidP="00A46B35"/>
        </w:tc>
        <w:tc>
          <w:tcPr>
            <w:tcW w:w="1704" w:type="dxa"/>
            <w:gridSpan w:val="3"/>
          </w:tcPr>
          <w:p w:rsidR="007D547F" w:rsidRPr="00C61365" w:rsidRDefault="007D547F" w:rsidP="00A46B35">
            <w:r>
              <w:t>Составление вопросов по тексту на с.6</w:t>
            </w:r>
          </w:p>
        </w:tc>
        <w:tc>
          <w:tcPr>
            <w:tcW w:w="1278" w:type="dxa"/>
            <w:gridSpan w:val="2"/>
            <w:vMerge/>
          </w:tcPr>
          <w:p w:rsidR="007D547F" w:rsidRPr="00C61365" w:rsidRDefault="007D547F"/>
        </w:tc>
        <w:tc>
          <w:tcPr>
            <w:tcW w:w="1317" w:type="dxa"/>
            <w:gridSpan w:val="2"/>
            <w:vMerge/>
          </w:tcPr>
          <w:p w:rsidR="007D547F" w:rsidRPr="00C61365" w:rsidRDefault="007D547F"/>
        </w:tc>
      </w:tr>
      <w:tr w:rsidR="007D547F" w:rsidRPr="00C61365">
        <w:trPr>
          <w:trHeight w:val="529"/>
        </w:trPr>
        <w:tc>
          <w:tcPr>
            <w:tcW w:w="509" w:type="dxa"/>
            <w:tcBorders>
              <w:top w:val="nil"/>
            </w:tcBorders>
          </w:tcPr>
          <w:p w:rsidR="007D547F" w:rsidRDefault="007D547F" w:rsidP="00A46B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24" w:type="dxa"/>
            <w:tcBorders>
              <w:top w:val="nil"/>
            </w:tcBorders>
          </w:tcPr>
          <w:p w:rsidR="007D547F" w:rsidRDefault="007D547F" w:rsidP="00050B25">
            <w:r>
              <w:t>Личное письмо другу</w:t>
            </w:r>
          </w:p>
          <w:p w:rsidR="007D547F" w:rsidRPr="00050B25" w:rsidRDefault="007D547F" w:rsidP="00050B25">
            <w:r>
              <w:t>Развитие навыков ПР</w:t>
            </w:r>
          </w:p>
        </w:tc>
        <w:tc>
          <w:tcPr>
            <w:tcW w:w="851" w:type="dxa"/>
            <w:tcBorders>
              <w:top w:val="nil"/>
            </w:tcBorders>
          </w:tcPr>
          <w:p w:rsidR="007D547F" w:rsidRDefault="007D547F" w:rsidP="00A46B35"/>
        </w:tc>
        <w:tc>
          <w:tcPr>
            <w:tcW w:w="1677" w:type="dxa"/>
            <w:tcBorders>
              <w:top w:val="nil"/>
            </w:tcBorders>
          </w:tcPr>
          <w:p w:rsidR="007D547F" w:rsidRPr="000A3363" w:rsidRDefault="007D547F" w:rsidP="000A3363">
            <w:r>
              <w:t>Вводные слова, фразы для открытия и завершения письма</w:t>
            </w:r>
          </w:p>
        </w:tc>
        <w:tc>
          <w:tcPr>
            <w:tcW w:w="1618" w:type="dxa"/>
            <w:tcBorders>
              <w:top w:val="nil"/>
            </w:tcBorders>
          </w:tcPr>
          <w:p w:rsidR="007D547F" w:rsidRPr="00050B25" w:rsidRDefault="007D547F" w:rsidP="00A46B35">
            <w:r>
              <w:t>Неофициальный стиль</w:t>
            </w:r>
          </w:p>
        </w:tc>
        <w:tc>
          <w:tcPr>
            <w:tcW w:w="1508" w:type="dxa"/>
            <w:tcBorders>
              <w:top w:val="nil"/>
            </w:tcBorders>
          </w:tcPr>
          <w:p w:rsidR="007D547F" w:rsidRDefault="007D547F" w:rsidP="00DD20A5">
            <w:pPr>
              <w:tabs>
                <w:tab w:val="left" w:pos="1095"/>
              </w:tabs>
            </w:pPr>
          </w:p>
        </w:tc>
        <w:tc>
          <w:tcPr>
            <w:tcW w:w="1846" w:type="dxa"/>
            <w:gridSpan w:val="2"/>
            <w:tcBorders>
              <w:top w:val="nil"/>
            </w:tcBorders>
          </w:tcPr>
          <w:p w:rsidR="007D547F" w:rsidRPr="00C61365" w:rsidRDefault="007D547F" w:rsidP="00A46B35"/>
        </w:tc>
        <w:tc>
          <w:tcPr>
            <w:tcW w:w="1844" w:type="dxa"/>
            <w:gridSpan w:val="3"/>
            <w:tcBorders>
              <w:top w:val="nil"/>
            </w:tcBorders>
          </w:tcPr>
          <w:p w:rsidR="007D547F" w:rsidRPr="000A3363" w:rsidRDefault="007D547F" w:rsidP="00A46B35"/>
        </w:tc>
        <w:tc>
          <w:tcPr>
            <w:tcW w:w="1704" w:type="dxa"/>
            <w:gridSpan w:val="3"/>
            <w:tcBorders>
              <w:top w:val="nil"/>
            </w:tcBorders>
          </w:tcPr>
          <w:p w:rsidR="007D547F" w:rsidRPr="00864B26" w:rsidRDefault="007D547F" w:rsidP="00A46B35">
            <w:r w:rsidRPr="00864B26">
              <w:t>Напиши е-мейл другу о твоем путешествии-см.с.7 упр.8</w:t>
            </w:r>
          </w:p>
        </w:tc>
        <w:tc>
          <w:tcPr>
            <w:tcW w:w="1278" w:type="dxa"/>
            <w:gridSpan w:val="2"/>
            <w:vMerge/>
            <w:tcBorders>
              <w:top w:val="nil"/>
            </w:tcBorders>
          </w:tcPr>
          <w:p w:rsidR="007D547F" w:rsidRPr="00C61365" w:rsidRDefault="007D547F"/>
        </w:tc>
        <w:tc>
          <w:tcPr>
            <w:tcW w:w="1317" w:type="dxa"/>
            <w:gridSpan w:val="2"/>
            <w:vMerge/>
            <w:tcBorders>
              <w:top w:val="nil"/>
            </w:tcBorders>
          </w:tcPr>
          <w:p w:rsidR="007D547F" w:rsidRPr="00C61365" w:rsidRDefault="007D547F"/>
        </w:tc>
      </w:tr>
      <w:tr w:rsidR="007D547F" w:rsidRPr="00FF7344">
        <w:trPr>
          <w:trHeight w:val="2206"/>
        </w:trPr>
        <w:tc>
          <w:tcPr>
            <w:tcW w:w="509" w:type="dxa"/>
          </w:tcPr>
          <w:p w:rsidR="007D547F" w:rsidRPr="00C61365" w:rsidRDefault="007D547F" w:rsidP="00A46B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724" w:type="dxa"/>
          </w:tcPr>
          <w:p w:rsidR="007D547F" w:rsidRDefault="007D547F" w:rsidP="00B42DB3">
            <w:r w:rsidRPr="00974193">
              <w:t>Каким видом транспорта поедем в этот раз?</w:t>
            </w:r>
          </w:p>
          <w:p w:rsidR="007D547F" w:rsidRPr="00974193" w:rsidRDefault="007D547F" w:rsidP="00B42DB3">
            <w:r>
              <w:t>Рсширение лексического запаса учащихся</w:t>
            </w:r>
          </w:p>
        </w:tc>
        <w:tc>
          <w:tcPr>
            <w:tcW w:w="851" w:type="dxa"/>
          </w:tcPr>
          <w:p w:rsidR="007D547F" w:rsidRDefault="007D547F" w:rsidP="00A46B35"/>
        </w:tc>
        <w:tc>
          <w:tcPr>
            <w:tcW w:w="1677" w:type="dxa"/>
          </w:tcPr>
          <w:p w:rsidR="007D547F" w:rsidRDefault="007D547F" w:rsidP="00974193">
            <w:r w:rsidRPr="00974193">
              <w:t>Глаголы, употр.</w:t>
            </w:r>
            <w:r>
              <w:t xml:space="preserve"> с различными видами транспорта;</w:t>
            </w:r>
          </w:p>
          <w:p w:rsidR="007D547F" w:rsidRPr="00974193" w:rsidRDefault="007D547F" w:rsidP="00974193">
            <w:r>
              <w:t>Виды транспорта упр.1,2,3, с.8</w:t>
            </w:r>
          </w:p>
          <w:p w:rsidR="007D547F" w:rsidRPr="0054290F" w:rsidRDefault="007D547F" w:rsidP="00A46B35"/>
        </w:tc>
        <w:tc>
          <w:tcPr>
            <w:tcW w:w="1618" w:type="dxa"/>
          </w:tcPr>
          <w:p w:rsidR="007D547F" w:rsidRDefault="007D547F" w:rsidP="00A46B35">
            <w:r>
              <w:t>Фразовые глаголы</w:t>
            </w:r>
          </w:p>
          <w:p w:rsidR="007D547F" w:rsidRPr="00050B25" w:rsidRDefault="007D547F" w:rsidP="00A46B35">
            <w:r>
              <w:t>Упр.4 с.8</w:t>
            </w:r>
          </w:p>
        </w:tc>
        <w:tc>
          <w:tcPr>
            <w:tcW w:w="1508" w:type="dxa"/>
          </w:tcPr>
          <w:p w:rsidR="007D547F" w:rsidRPr="00FF7344" w:rsidRDefault="007D547F" w:rsidP="00DD20A5">
            <w:pPr>
              <w:tabs>
                <w:tab w:val="left" w:pos="1095"/>
              </w:tabs>
            </w:pPr>
          </w:p>
        </w:tc>
        <w:tc>
          <w:tcPr>
            <w:tcW w:w="1846" w:type="dxa"/>
            <w:gridSpan w:val="2"/>
          </w:tcPr>
          <w:p w:rsidR="007D547F" w:rsidRPr="008A00B0" w:rsidRDefault="007D547F" w:rsidP="008A00B0">
            <w:r w:rsidRPr="008A00B0">
              <w:t>с.8 упр.5</w:t>
            </w:r>
          </w:p>
          <w:p w:rsidR="007D547F" w:rsidRPr="00FF7344" w:rsidRDefault="007D547F" w:rsidP="00A46B35"/>
        </w:tc>
        <w:tc>
          <w:tcPr>
            <w:tcW w:w="1844" w:type="dxa"/>
            <w:gridSpan w:val="3"/>
          </w:tcPr>
          <w:p w:rsidR="007D547F" w:rsidRPr="008A00B0" w:rsidRDefault="007D547F" w:rsidP="008A00B0">
            <w:r w:rsidRPr="008A00B0">
              <w:t>РТ с.6 упр.1</w:t>
            </w:r>
          </w:p>
          <w:p w:rsidR="007D547F" w:rsidRPr="008A00B0" w:rsidRDefault="007D547F" w:rsidP="008A00B0">
            <w:r w:rsidRPr="008A00B0">
              <w:t>ЕГЭ-р.1-Аудир.-установл. соответствий</w:t>
            </w:r>
          </w:p>
          <w:p w:rsidR="007D547F" w:rsidRPr="00FF7344" w:rsidRDefault="007D547F" w:rsidP="00A46B35"/>
        </w:tc>
        <w:tc>
          <w:tcPr>
            <w:tcW w:w="1704" w:type="dxa"/>
            <w:gridSpan w:val="3"/>
          </w:tcPr>
          <w:p w:rsidR="007D547F" w:rsidRPr="008A00B0" w:rsidRDefault="007D547F" w:rsidP="008A00B0">
            <w:r w:rsidRPr="008A00B0">
              <w:t>с.8 упр.5</w:t>
            </w:r>
          </w:p>
          <w:p w:rsidR="007D547F" w:rsidRPr="008A00B0" w:rsidRDefault="007D547F" w:rsidP="008A00B0">
            <w:r w:rsidRPr="008A00B0">
              <w:t>ЕГЭ-р.3-Лексика и грамматика-словообразованиес.9 упр.8,9</w:t>
            </w:r>
          </w:p>
          <w:p w:rsidR="007D547F" w:rsidRPr="00FF7344" w:rsidRDefault="007D547F" w:rsidP="00A46B35"/>
        </w:tc>
        <w:tc>
          <w:tcPr>
            <w:tcW w:w="1278" w:type="dxa"/>
            <w:gridSpan w:val="2"/>
            <w:vMerge w:val="restart"/>
            <w:tcBorders>
              <w:top w:val="nil"/>
            </w:tcBorders>
          </w:tcPr>
          <w:p w:rsidR="007D547F" w:rsidRPr="00FF7344" w:rsidRDefault="007D547F"/>
        </w:tc>
        <w:tc>
          <w:tcPr>
            <w:tcW w:w="1317" w:type="dxa"/>
            <w:gridSpan w:val="2"/>
            <w:vMerge w:val="restart"/>
            <w:tcBorders>
              <w:top w:val="nil"/>
            </w:tcBorders>
          </w:tcPr>
          <w:p w:rsidR="007D547F" w:rsidRPr="00FF7344" w:rsidRDefault="007D547F"/>
        </w:tc>
      </w:tr>
      <w:tr w:rsidR="007D547F" w:rsidRPr="00FF7344">
        <w:trPr>
          <w:trHeight w:val="4166"/>
        </w:trPr>
        <w:tc>
          <w:tcPr>
            <w:tcW w:w="509" w:type="dxa"/>
          </w:tcPr>
          <w:p w:rsidR="007D547F" w:rsidRDefault="007D547F" w:rsidP="00A46B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724" w:type="dxa"/>
          </w:tcPr>
          <w:p w:rsidR="007D547F" w:rsidRDefault="007D547F" w:rsidP="00B42DB3">
            <w:r>
              <w:t>Повторяем грамматику</w:t>
            </w:r>
          </w:p>
          <w:p w:rsidR="007D547F" w:rsidRPr="00974193" w:rsidRDefault="007D547F" w:rsidP="00B42DB3">
            <w:r>
              <w:t>Прилагатель-ные и наречия</w:t>
            </w:r>
          </w:p>
        </w:tc>
        <w:tc>
          <w:tcPr>
            <w:tcW w:w="851" w:type="dxa"/>
          </w:tcPr>
          <w:p w:rsidR="007D547F" w:rsidRDefault="007D547F" w:rsidP="00A46B35"/>
        </w:tc>
        <w:tc>
          <w:tcPr>
            <w:tcW w:w="1677" w:type="dxa"/>
          </w:tcPr>
          <w:p w:rsidR="007D547F" w:rsidRPr="0054290F" w:rsidRDefault="007D547F" w:rsidP="00A46B35"/>
        </w:tc>
        <w:tc>
          <w:tcPr>
            <w:tcW w:w="1618" w:type="dxa"/>
          </w:tcPr>
          <w:p w:rsidR="007D547F" w:rsidRPr="00282F55" w:rsidRDefault="007D547F" w:rsidP="00282F55">
            <w:r>
              <w:t xml:space="preserve">Сравнит./превосходн. Степени </w:t>
            </w:r>
            <w:r w:rsidRPr="00282F55">
              <w:t>прилагат./наречий</w:t>
            </w:r>
          </w:p>
          <w:p w:rsidR="007D547F" w:rsidRPr="00282F55" w:rsidRDefault="007D547F" w:rsidP="00282F55">
            <w:r w:rsidRPr="00282F55">
              <w:t>GR с. 159</w:t>
            </w:r>
          </w:p>
          <w:p w:rsidR="007D547F" w:rsidRPr="00282F55" w:rsidRDefault="007D547F" w:rsidP="00282F55">
            <w:r w:rsidRPr="00282F55">
              <w:t>с.9 упр.6</w:t>
            </w:r>
          </w:p>
          <w:p w:rsidR="007D547F" w:rsidRPr="00282F55" w:rsidRDefault="007D547F" w:rsidP="00282F55">
            <w:pPr>
              <w:rPr>
                <w:b/>
                <w:bCs/>
              </w:rPr>
            </w:pPr>
            <w:r w:rsidRPr="00282F55">
              <w:t>Относит. придаточные предл. с where</w:t>
            </w:r>
            <w:r w:rsidRPr="00282F55">
              <w:rPr>
                <w:b/>
                <w:bCs/>
              </w:rPr>
              <w:t>,</w:t>
            </w:r>
          </w:p>
          <w:p w:rsidR="007D547F" w:rsidRPr="00282F55" w:rsidRDefault="007D547F" w:rsidP="00282F55">
            <w:pPr>
              <w:rPr>
                <w:b/>
                <w:bCs/>
                <w:lang w:val="en-US"/>
              </w:rPr>
            </w:pPr>
            <w:r w:rsidRPr="00282F55">
              <w:rPr>
                <w:lang w:val="en-US"/>
              </w:rPr>
              <w:t>whose</w:t>
            </w:r>
            <w:r w:rsidRPr="00282F55">
              <w:rPr>
                <w:b/>
                <w:bCs/>
                <w:lang w:val="en-US"/>
              </w:rPr>
              <w:t xml:space="preserve">, </w:t>
            </w:r>
            <w:r w:rsidRPr="00282F55">
              <w:rPr>
                <w:lang w:val="en-US"/>
              </w:rPr>
              <w:t>who</w:t>
            </w:r>
            <w:r w:rsidRPr="00282F55">
              <w:rPr>
                <w:b/>
                <w:bCs/>
                <w:lang w:val="en-US"/>
              </w:rPr>
              <w:t>,</w:t>
            </w:r>
          </w:p>
          <w:p w:rsidR="007D547F" w:rsidRPr="00282F55" w:rsidRDefault="007D547F" w:rsidP="00282F55">
            <w:pPr>
              <w:rPr>
                <w:lang w:val="en-US"/>
              </w:rPr>
            </w:pPr>
            <w:r w:rsidRPr="00282F55">
              <w:rPr>
                <w:lang w:val="en-US"/>
              </w:rPr>
              <w:t>which</w:t>
            </w:r>
            <w:r w:rsidRPr="00282F55">
              <w:rPr>
                <w:b/>
                <w:bCs/>
                <w:lang w:val="en-US"/>
              </w:rPr>
              <w:t xml:space="preserve">, </w:t>
            </w:r>
            <w:r w:rsidRPr="00282F55">
              <w:rPr>
                <w:lang w:val="en-US"/>
              </w:rPr>
              <w:t>why</w:t>
            </w:r>
            <w:r w:rsidRPr="00282F55">
              <w:rPr>
                <w:rFonts w:ascii="GillSans" w:hAnsi="GillSans" w:cs="GillSans"/>
                <w:lang w:val="en-US"/>
              </w:rPr>
              <w:t>-</w:t>
            </w:r>
            <w:r w:rsidRPr="00282F55">
              <w:rPr>
                <w:lang w:val="en-US"/>
              </w:rPr>
              <w:t xml:space="preserve">GR </w:t>
            </w:r>
            <w:r w:rsidRPr="00282F55">
              <w:t>с</w:t>
            </w:r>
            <w:r w:rsidRPr="00282F55">
              <w:rPr>
                <w:lang w:val="en-US"/>
              </w:rPr>
              <w:t xml:space="preserve">. 160 </w:t>
            </w:r>
          </w:p>
          <w:p w:rsidR="007D547F" w:rsidRPr="00282F55" w:rsidRDefault="007D547F" w:rsidP="00282F55">
            <w:r w:rsidRPr="00282F55">
              <w:t>с</w:t>
            </w:r>
            <w:r w:rsidRPr="00282F55">
              <w:rPr>
                <w:lang w:val="en-US"/>
              </w:rPr>
              <w:t>.</w:t>
            </w:r>
            <w:r w:rsidRPr="00282F55">
              <w:t>9 упр.8,9</w:t>
            </w:r>
          </w:p>
          <w:p w:rsidR="007D547F" w:rsidRPr="00050B25" w:rsidRDefault="007D547F" w:rsidP="00A46B35"/>
        </w:tc>
        <w:tc>
          <w:tcPr>
            <w:tcW w:w="1508" w:type="dxa"/>
          </w:tcPr>
          <w:p w:rsidR="007D547F" w:rsidRPr="00FF7344" w:rsidRDefault="007D547F" w:rsidP="00DD20A5">
            <w:pPr>
              <w:tabs>
                <w:tab w:val="left" w:pos="1095"/>
              </w:tabs>
            </w:pPr>
          </w:p>
        </w:tc>
        <w:tc>
          <w:tcPr>
            <w:tcW w:w="1846" w:type="dxa"/>
            <w:gridSpan w:val="2"/>
          </w:tcPr>
          <w:p w:rsidR="007D547F" w:rsidRPr="008A00B0" w:rsidRDefault="007D547F" w:rsidP="008A00B0">
            <w:r w:rsidRPr="008A00B0">
              <w:t>с.9 упр.10</w:t>
            </w:r>
          </w:p>
          <w:p w:rsidR="007D547F" w:rsidRPr="00FF7344" w:rsidRDefault="007D547F" w:rsidP="00A46B35"/>
        </w:tc>
        <w:tc>
          <w:tcPr>
            <w:tcW w:w="1844" w:type="dxa"/>
            <w:gridSpan w:val="3"/>
          </w:tcPr>
          <w:p w:rsidR="007D547F" w:rsidRPr="008A00B0" w:rsidRDefault="007D547F" w:rsidP="008A00B0">
            <w:r w:rsidRPr="008A00B0">
              <w:t>РТ с.6 упр.2</w:t>
            </w:r>
          </w:p>
          <w:p w:rsidR="007D547F" w:rsidRPr="00FF7344" w:rsidRDefault="007D547F" w:rsidP="008A00B0">
            <w:r w:rsidRPr="008A00B0">
              <w:t>ЕГЭ-р</w:t>
            </w:r>
            <w:r>
              <w:t>.1-</w:t>
            </w:r>
            <w:r w:rsidRPr="008A00B0">
              <w:t>множеств. выбор</w:t>
            </w:r>
          </w:p>
        </w:tc>
        <w:tc>
          <w:tcPr>
            <w:tcW w:w="1704" w:type="dxa"/>
            <w:gridSpan w:val="3"/>
          </w:tcPr>
          <w:p w:rsidR="007D547F" w:rsidRPr="008A00B0" w:rsidRDefault="007D547F" w:rsidP="008A00B0">
            <w:r w:rsidRPr="008A00B0">
              <w:t>с.9 упр.10</w:t>
            </w:r>
          </w:p>
          <w:p w:rsidR="007D547F" w:rsidRDefault="007D547F" w:rsidP="008A00B0">
            <w:pPr>
              <w:jc w:val="center"/>
            </w:pPr>
            <w:r w:rsidRPr="008A00B0">
              <w:t>ЕГЭ-р.2-Лекс. и грамм.-формы глаголов</w:t>
            </w:r>
          </w:p>
          <w:p w:rsidR="007D547F" w:rsidRPr="00FF7344" w:rsidRDefault="007D547F" w:rsidP="008A00B0">
            <w:pPr>
              <w:jc w:val="center"/>
            </w:pPr>
            <w:r w:rsidRPr="008A00B0">
              <w:t>с.9 упр.11</w:t>
            </w:r>
          </w:p>
        </w:tc>
        <w:tc>
          <w:tcPr>
            <w:tcW w:w="1278" w:type="dxa"/>
            <w:gridSpan w:val="2"/>
            <w:vMerge/>
            <w:tcBorders>
              <w:bottom w:val="nil"/>
            </w:tcBorders>
          </w:tcPr>
          <w:p w:rsidR="007D547F" w:rsidRPr="00FF7344" w:rsidRDefault="007D547F"/>
        </w:tc>
        <w:tc>
          <w:tcPr>
            <w:tcW w:w="1317" w:type="dxa"/>
            <w:gridSpan w:val="2"/>
            <w:vMerge/>
            <w:tcBorders>
              <w:bottom w:val="nil"/>
            </w:tcBorders>
          </w:tcPr>
          <w:p w:rsidR="007D547F" w:rsidRPr="00FF7344" w:rsidRDefault="007D547F"/>
        </w:tc>
      </w:tr>
      <w:tr w:rsidR="007D547F" w:rsidRPr="008926F5">
        <w:trPr>
          <w:trHeight w:val="1586"/>
        </w:trPr>
        <w:tc>
          <w:tcPr>
            <w:tcW w:w="5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8A00B0" w:rsidRDefault="007D547F" w:rsidP="00A46B35">
            <w:r>
              <w:rPr>
                <w:sz w:val="28"/>
                <w:szCs w:val="28"/>
              </w:rPr>
              <w:t>7</w:t>
            </w:r>
          </w:p>
        </w:tc>
        <w:tc>
          <w:tcPr>
            <w:tcW w:w="172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B42DB3">
            <w:r w:rsidRPr="008A00B0">
              <w:t>Все на марафон!</w:t>
            </w:r>
          </w:p>
          <w:p w:rsidR="007D547F" w:rsidRPr="008A00B0" w:rsidRDefault="007D547F" w:rsidP="00B42DB3">
            <w:r>
              <w:t xml:space="preserve">Совершенствование навыков чтения на установление логических связей 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8926F5" w:rsidRDefault="007D547F" w:rsidP="00A46B35"/>
        </w:tc>
        <w:tc>
          <w:tcPr>
            <w:tcW w:w="167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8926F5" w:rsidRDefault="007D547F" w:rsidP="00D92978">
            <w:r>
              <w:t>Лексика по тексту</w:t>
            </w:r>
          </w:p>
          <w:p w:rsidR="007D547F" w:rsidRPr="008926F5" w:rsidRDefault="007D547F" w:rsidP="00A46B35"/>
        </w:tc>
        <w:tc>
          <w:tcPr>
            <w:tcW w:w="16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8926F5" w:rsidRDefault="007D547F" w:rsidP="00A46B35"/>
        </w:tc>
        <w:tc>
          <w:tcPr>
            <w:tcW w:w="1559" w:type="dxa"/>
            <w:gridSpan w:val="2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8926F5" w:rsidRDefault="007D547F" w:rsidP="00986F19">
            <w:pPr>
              <w:tabs>
                <w:tab w:val="left" w:pos="1095"/>
              </w:tabs>
            </w:pPr>
          </w:p>
        </w:tc>
        <w:tc>
          <w:tcPr>
            <w:tcW w:w="1843" w:type="dxa"/>
            <w:gridSpan w:val="2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D547F" w:rsidRPr="00230487" w:rsidRDefault="007D547F" w:rsidP="00986F19">
            <w:r>
              <w:t>«</w:t>
            </w:r>
            <w:r>
              <w:rPr>
                <w:lang w:val="en-US"/>
              </w:rPr>
              <w:t>The</w:t>
            </w:r>
            <w:r w:rsidRPr="00230487">
              <w:t xml:space="preserve"> </w:t>
            </w:r>
            <w:r>
              <w:rPr>
                <w:lang w:val="en-US"/>
              </w:rPr>
              <w:t>London</w:t>
            </w:r>
            <w:r w:rsidRPr="00230487">
              <w:t xml:space="preserve"> </w:t>
            </w:r>
            <w:r>
              <w:rPr>
                <w:lang w:val="en-US"/>
              </w:rPr>
              <w:t>Marathon</w:t>
            </w:r>
            <w:r>
              <w:t>»</w:t>
            </w:r>
          </w:p>
          <w:p w:rsidR="007D547F" w:rsidRPr="00E71D54" w:rsidRDefault="007D547F" w:rsidP="00986F19">
            <w:r w:rsidRPr="00230487">
              <w:t>(Установление логических связей)</w:t>
            </w:r>
            <w:r w:rsidRPr="00E71D54">
              <w:t xml:space="preserve"> с.11</w:t>
            </w:r>
          </w:p>
        </w:tc>
        <w:tc>
          <w:tcPr>
            <w:tcW w:w="178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7D547F" w:rsidRPr="008926F5" w:rsidRDefault="007D547F" w:rsidP="00986F19"/>
        </w:tc>
        <w:tc>
          <w:tcPr>
            <w:tcW w:w="1701" w:type="dxa"/>
            <w:gridSpan w:val="3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986F19" w:rsidRDefault="007D547F" w:rsidP="00986F19"/>
        </w:tc>
        <w:tc>
          <w:tcPr>
            <w:tcW w:w="1276" w:type="dxa"/>
            <w:gridSpan w:val="2"/>
            <w:vMerge w:val="restart"/>
            <w:tcBorders>
              <w:top w:val="nil"/>
            </w:tcBorders>
          </w:tcPr>
          <w:p w:rsidR="007D547F" w:rsidRPr="008926F5" w:rsidRDefault="007D547F"/>
        </w:tc>
        <w:tc>
          <w:tcPr>
            <w:tcW w:w="1335" w:type="dxa"/>
            <w:gridSpan w:val="3"/>
            <w:vMerge w:val="restart"/>
            <w:tcBorders>
              <w:top w:val="nil"/>
            </w:tcBorders>
          </w:tcPr>
          <w:p w:rsidR="007D547F" w:rsidRPr="008926F5" w:rsidRDefault="007D547F"/>
        </w:tc>
      </w:tr>
      <w:tr w:rsidR="007D547F" w:rsidRPr="008926F5">
        <w:trPr>
          <w:trHeight w:val="1586"/>
        </w:trPr>
        <w:tc>
          <w:tcPr>
            <w:tcW w:w="5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8926F5" w:rsidRDefault="007D547F" w:rsidP="00A46B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72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8926F5" w:rsidRDefault="007D547F" w:rsidP="00B42DB3">
            <w:r>
              <w:t>Совершенствование навыков восприятия речи на слух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8926F5" w:rsidRDefault="007D547F" w:rsidP="00A46B35"/>
        </w:tc>
        <w:tc>
          <w:tcPr>
            <w:tcW w:w="167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9A175C" w:rsidRDefault="007D547F" w:rsidP="00A46B35">
            <w:pPr>
              <w:rPr>
                <w:lang w:val="en-US"/>
              </w:rPr>
            </w:pPr>
            <w:r>
              <w:t>Слова</w:t>
            </w:r>
            <w:r w:rsidRPr="009A175C">
              <w:rPr>
                <w:lang w:val="en-US"/>
              </w:rPr>
              <w:t>-</w:t>
            </w:r>
            <w:r>
              <w:t>связки</w:t>
            </w:r>
          </w:p>
          <w:p w:rsidR="007D547F" w:rsidRPr="009A175C" w:rsidRDefault="007D547F" w:rsidP="009A175C">
            <w:pPr>
              <w:rPr>
                <w:lang w:val="en-US"/>
              </w:rPr>
            </w:pPr>
            <w:r w:rsidRPr="00E71D54">
              <w:rPr>
                <w:lang w:val="en-US"/>
              </w:rPr>
              <w:t>(</w:t>
            </w:r>
            <w:r w:rsidRPr="00635AAC">
              <w:rPr>
                <w:lang w:val="en-US"/>
              </w:rPr>
              <w:t>which, but, where, etc)</w:t>
            </w:r>
          </w:p>
          <w:p w:rsidR="007D547F" w:rsidRPr="009A175C" w:rsidRDefault="007D547F" w:rsidP="00A46B35">
            <w:pPr>
              <w:rPr>
                <w:lang w:val="en-US"/>
              </w:rPr>
            </w:pPr>
          </w:p>
        </w:tc>
        <w:tc>
          <w:tcPr>
            <w:tcW w:w="16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9A175C" w:rsidRDefault="007D547F" w:rsidP="00A46B35">
            <w:pPr>
              <w:rPr>
                <w:lang w:val="en-US"/>
              </w:rPr>
            </w:pPr>
          </w:p>
        </w:tc>
        <w:tc>
          <w:tcPr>
            <w:tcW w:w="1559" w:type="dxa"/>
            <w:gridSpan w:val="2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9A175C" w:rsidRDefault="007D547F" w:rsidP="0049434A">
            <w:pPr>
              <w:tabs>
                <w:tab w:val="left" w:pos="1095"/>
              </w:tabs>
              <w:rPr>
                <w:lang w:val="en-US"/>
              </w:rPr>
            </w:pPr>
            <w:r>
              <w:t>Обсуждение</w:t>
            </w:r>
            <w:r w:rsidRPr="009A175C">
              <w:rPr>
                <w:lang w:val="en-US"/>
              </w:rPr>
              <w:t xml:space="preserve"> </w:t>
            </w:r>
            <w:r>
              <w:t>пословицы</w:t>
            </w:r>
            <w:r w:rsidRPr="009A175C">
              <w:rPr>
                <w:lang w:val="en-US"/>
              </w:rPr>
              <w:t xml:space="preserve"> «</w:t>
            </w:r>
            <w:r>
              <w:rPr>
                <w:lang w:val="en-US"/>
              </w:rPr>
              <w:t>A healthy mind in a healthy body</w:t>
            </w:r>
            <w:r w:rsidRPr="009A175C">
              <w:rPr>
                <w:lang w:val="en-US"/>
              </w:rPr>
              <w:t>»</w:t>
            </w:r>
            <w:r>
              <w:t>упр</w:t>
            </w:r>
            <w:r w:rsidRPr="00C864D0">
              <w:rPr>
                <w:lang w:val="en-US"/>
              </w:rPr>
              <w:t>.</w:t>
            </w:r>
            <w:r>
              <w:rPr>
                <w:lang w:val="en-US"/>
              </w:rPr>
              <w:t>2 c</w:t>
            </w:r>
            <w:r w:rsidRPr="004601EF">
              <w:rPr>
                <w:lang w:val="en-US"/>
              </w:rPr>
              <w:t>.</w:t>
            </w:r>
            <w:r>
              <w:rPr>
                <w:lang w:val="en-US"/>
              </w:rPr>
              <w:t>10</w:t>
            </w:r>
          </w:p>
        </w:tc>
        <w:tc>
          <w:tcPr>
            <w:tcW w:w="1843" w:type="dxa"/>
            <w:gridSpan w:val="2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D547F" w:rsidRPr="009A175C" w:rsidRDefault="007D547F" w:rsidP="00816738">
            <w:pPr>
              <w:rPr>
                <w:lang w:val="en-US"/>
              </w:rPr>
            </w:pPr>
          </w:p>
        </w:tc>
        <w:tc>
          <w:tcPr>
            <w:tcW w:w="178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7D547F" w:rsidRDefault="007D547F" w:rsidP="00181B81">
            <w:pPr>
              <w:tabs>
                <w:tab w:val="left" w:pos="1095"/>
              </w:tabs>
            </w:pPr>
            <w:r>
              <w:t xml:space="preserve">Аудирование с пониманием основного содержания </w:t>
            </w:r>
          </w:p>
          <w:p w:rsidR="007D547F" w:rsidRPr="008926F5" w:rsidRDefault="007D547F" w:rsidP="00181B81">
            <w:r>
              <w:t>Упр.1 с.10</w:t>
            </w:r>
          </w:p>
        </w:tc>
        <w:tc>
          <w:tcPr>
            <w:tcW w:w="1701" w:type="dxa"/>
            <w:gridSpan w:val="3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8926F5" w:rsidRDefault="007D547F" w:rsidP="00816738"/>
        </w:tc>
        <w:tc>
          <w:tcPr>
            <w:tcW w:w="1276" w:type="dxa"/>
            <w:gridSpan w:val="2"/>
            <w:vMerge/>
            <w:tcBorders>
              <w:top w:val="nil"/>
            </w:tcBorders>
          </w:tcPr>
          <w:p w:rsidR="007D547F" w:rsidRPr="008926F5" w:rsidRDefault="007D547F"/>
        </w:tc>
        <w:tc>
          <w:tcPr>
            <w:tcW w:w="1335" w:type="dxa"/>
            <w:gridSpan w:val="3"/>
            <w:vMerge/>
            <w:tcBorders>
              <w:top w:val="nil"/>
            </w:tcBorders>
          </w:tcPr>
          <w:p w:rsidR="007D547F" w:rsidRPr="008926F5" w:rsidRDefault="007D547F"/>
        </w:tc>
      </w:tr>
      <w:tr w:rsidR="007D547F" w:rsidRPr="008926F5">
        <w:trPr>
          <w:trHeight w:val="1876"/>
        </w:trPr>
        <w:tc>
          <w:tcPr>
            <w:tcW w:w="5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8926F5" w:rsidRDefault="007D547F" w:rsidP="00A46B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72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B42DB3">
            <w:r w:rsidRPr="00E819E4">
              <w:t>Любителям футбола</w:t>
            </w:r>
          </w:p>
          <w:p w:rsidR="007D547F" w:rsidRPr="008926F5" w:rsidRDefault="007D547F" w:rsidP="00B42DB3">
            <w:r>
              <w:t>Закрепление лексики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8926F5" w:rsidRDefault="007D547F" w:rsidP="00A46B35"/>
        </w:tc>
        <w:tc>
          <w:tcPr>
            <w:tcW w:w="167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C864D0" w:rsidRDefault="007D547F" w:rsidP="00C864D0">
            <w:r w:rsidRPr="00E819E4">
              <w:t>Глаголы, обозначаю</w:t>
            </w:r>
            <w:r>
              <w:t>-</w:t>
            </w:r>
            <w:r w:rsidRPr="00E819E4">
              <w:t>щие способы передвиже</w:t>
            </w:r>
            <w:r>
              <w:t>-</w:t>
            </w:r>
            <w:r w:rsidRPr="00E819E4">
              <w:t>ния с</w:t>
            </w:r>
            <w:r w:rsidRPr="00C864D0">
              <w:t xml:space="preserve">.12 </w:t>
            </w:r>
            <w:r w:rsidRPr="00E819E4">
              <w:t>упр</w:t>
            </w:r>
            <w:r w:rsidRPr="00C864D0">
              <w:t>.1,2,3,4,5</w:t>
            </w:r>
          </w:p>
          <w:p w:rsidR="007D547F" w:rsidRPr="00E819E4" w:rsidRDefault="007D547F" w:rsidP="00C864D0"/>
          <w:p w:rsidR="007D547F" w:rsidRPr="00A554C1" w:rsidRDefault="007D547F" w:rsidP="00A46B35"/>
        </w:tc>
        <w:tc>
          <w:tcPr>
            <w:tcW w:w="16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A554C1" w:rsidRDefault="007D547F" w:rsidP="00A46B35">
            <w:pPr>
              <w:rPr>
                <w:lang w:val="en-US"/>
              </w:rPr>
            </w:pPr>
            <w:r>
              <w:rPr>
                <w:lang w:val="en-US"/>
              </w:rPr>
              <w:t>.</w:t>
            </w:r>
          </w:p>
        </w:tc>
        <w:tc>
          <w:tcPr>
            <w:tcW w:w="1559" w:type="dxa"/>
            <w:gridSpan w:val="2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8926F5" w:rsidRDefault="007D547F" w:rsidP="003A7B0A"/>
        </w:tc>
        <w:tc>
          <w:tcPr>
            <w:tcW w:w="1843" w:type="dxa"/>
            <w:gridSpan w:val="2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D547F" w:rsidRPr="00E819E4" w:rsidRDefault="007D547F" w:rsidP="003A7B0A">
            <w:r w:rsidRPr="00E819E4">
              <w:t>с.13 упр.9</w:t>
            </w:r>
          </w:p>
          <w:p w:rsidR="007D547F" w:rsidRPr="00E819E4" w:rsidRDefault="007D547F" w:rsidP="003A7B0A">
            <w:r w:rsidRPr="00E819E4">
              <w:t>ЕГЭ-р.2-Чтение-множ. выбор</w:t>
            </w:r>
          </w:p>
          <w:p w:rsidR="007D547F" w:rsidRPr="00A554C1" w:rsidRDefault="007D547F" w:rsidP="00816738"/>
        </w:tc>
        <w:tc>
          <w:tcPr>
            <w:tcW w:w="178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7D547F" w:rsidRPr="008926F5" w:rsidRDefault="007D547F" w:rsidP="0049434A"/>
        </w:tc>
        <w:tc>
          <w:tcPr>
            <w:tcW w:w="1701" w:type="dxa"/>
            <w:gridSpan w:val="3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E819E4" w:rsidRDefault="007D547F" w:rsidP="004601EF">
            <w:r w:rsidRPr="00E819E4">
              <w:t>с.12 упр.1,2,4,5</w:t>
            </w:r>
          </w:p>
          <w:p w:rsidR="007D547F" w:rsidRPr="008926F5" w:rsidRDefault="007D547F" w:rsidP="00816738"/>
        </w:tc>
        <w:tc>
          <w:tcPr>
            <w:tcW w:w="1276" w:type="dxa"/>
            <w:gridSpan w:val="2"/>
            <w:vMerge/>
            <w:tcBorders>
              <w:top w:val="nil"/>
            </w:tcBorders>
          </w:tcPr>
          <w:p w:rsidR="007D547F" w:rsidRPr="008926F5" w:rsidRDefault="007D547F"/>
        </w:tc>
        <w:tc>
          <w:tcPr>
            <w:tcW w:w="1335" w:type="dxa"/>
            <w:gridSpan w:val="3"/>
            <w:vMerge/>
            <w:tcBorders>
              <w:top w:val="nil"/>
            </w:tcBorders>
          </w:tcPr>
          <w:p w:rsidR="007D547F" w:rsidRPr="008926F5" w:rsidRDefault="007D547F"/>
        </w:tc>
      </w:tr>
      <w:tr w:rsidR="007D547F" w:rsidRPr="00C864D0">
        <w:trPr>
          <w:trHeight w:val="3056"/>
        </w:trPr>
        <w:tc>
          <w:tcPr>
            <w:tcW w:w="509" w:type="dxa"/>
            <w:tcBorders>
              <w:top w:val="nil"/>
              <w:bottom w:val="dashSmallGap" w:sz="4" w:space="0" w:color="auto"/>
            </w:tcBorders>
          </w:tcPr>
          <w:p w:rsidR="007D547F" w:rsidRPr="008926F5" w:rsidRDefault="007D547F" w:rsidP="00A46B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724" w:type="dxa"/>
            <w:tcBorders>
              <w:top w:val="nil"/>
              <w:bottom w:val="dashSmallGap" w:sz="4" w:space="0" w:color="auto"/>
            </w:tcBorders>
          </w:tcPr>
          <w:p w:rsidR="007D547F" w:rsidRDefault="007D547F" w:rsidP="00B42DB3">
            <w:r>
              <w:t>Повторяем грамматику</w:t>
            </w:r>
          </w:p>
          <w:p w:rsidR="007D547F" w:rsidRPr="008926F5" w:rsidRDefault="007D547F" w:rsidP="00B42DB3">
            <w:r>
              <w:t>Настоящее время</w:t>
            </w:r>
          </w:p>
        </w:tc>
        <w:tc>
          <w:tcPr>
            <w:tcW w:w="851" w:type="dxa"/>
            <w:tcBorders>
              <w:top w:val="nil"/>
              <w:bottom w:val="dashSmallGap" w:sz="4" w:space="0" w:color="auto"/>
            </w:tcBorders>
          </w:tcPr>
          <w:p w:rsidR="007D547F" w:rsidRPr="008926F5" w:rsidRDefault="007D547F" w:rsidP="00A46B35"/>
        </w:tc>
        <w:tc>
          <w:tcPr>
            <w:tcW w:w="1677" w:type="dxa"/>
            <w:tcBorders>
              <w:top w:val="nil"/>
              <w:bottom w:val="dashSmallGap" w:sz="4" w:space="0" w:color="auto"/>
            </w:tcBorders>
          </w:tcPr>
          <w:p w:rsidR="007D547F" w:rsidRPr="008926F5" w:rsidRDefault="007D547F" w:rsidP="00A46B35"/>
        </w:tc>
        <w:tc>
          <w:tcPr>
            <w:tcW w:w="1618" w:type="dxa"/>
            <w:tcBorders>
              <w:top w:val="nil"/>
              <w:bottom w:val="dashSmallGap" w:sz="4" w:space="0" w:color="auto"/>
            </w:tcBorders>
          </w:tcPr>
          <w:p w:rsidR="007D547F" w:rsidRPr="004601EF" w:rsidRDefault="007D547F" w:rsidP="00C864D0">
            <w:pPr>
              <w:rPr>
                <w:lang w:val="en-US"/>
              </w:rPr>
            </w:pPr>
            <w:r w:rsidRPr="00E819E4">
              <w:rPr>
                <w:lang w:val="en-US"/>
              </w:rPr>
              <w:t xml:space="preserve"> </w:t>
            </w:r>
            <w:r>
              <w:rPr>
                <w:lang w:val="en-US"/>
              </w:rPr>
              <w:t>pr</w:t>
            </w:r>
            <w:r w:rsidRPr="00C864D0">
              <w:rPr>
                <w:lang w:val="en-US"/>
              </w:rPr>
              <w:t>.</w:t>
            </w:r>
            <w:r w:rsidRPr="00E819E4">
              <w:rPr>
                <w:lang w:val="en-US"/>
              </w:rPr>
              <w:t xml:space="preserve"> simple, pr</w:t>
            </w:r>
            <w:r w:rsidRPr="00C864D0">
              <w:rPr>
                <w:lang w:val="en-US"/>
              </w:rPr>
              <w:t>.</w:t>
            </w:r>
            <w:r w:rsidRPr="00E819E4">
              <w:rPr>
                <w:lang w:val="en-US"/>
              </w:rPr>
              <w:t xml:space="preserve">continuous, </w:t>
            </w:r>
            <w:r>
              <w:rPr>
                <w:lang w:val="en-US"/>
              </w:rPr>
              <w:t>pr</w:t>
            </w:r>
            <w:r w:rsidRPr="00C864D0">
              <w:rPr>
                <w:lang w:val="en-US"/>
              </w:rPr>
              <w:t>.</w:t>
            </w:r>
            <w:r w:rsidRPr="00E819E4">
              <w:rPr>
                <w:lang w:val="en-US"/>
              </w:rPr>
              <w:t xml:space="preserve"> perfect,</w:t>
            </w:r>
          </w:p>
          <w:p w:rsidR="007D547F" w:rsidRPr="00E819E4" w:rsidRDefault="007D547F" w:rsidP="00C864D0">
            <w:pPr>
              <w:rPr>
                <w:lang w:val="en-US"/>
              </w:rPr>
            </w:pPr>
            <w:r w:rsidRPr="00E819E4">
              <w:rPr>
                <w:lang w:val="en-US"/>
              </w:rPr>
              <w:t xml:space="preserve"> </w:t>
            </w:r>
            <w:r>
              <w:rPr>
                <w:lang w:val="en-US"/>
              </w:rPr>
              <w:t>pr</w:t>
            </w:r>
            <w:r w:rsidRPr="00C864D0">
              <w:rPr>
                <w:lang w:val="en-US"/>
              </w:rPr>
              <w:t>.</w:t>
            </w:r>
            <w:r w:rsidRPr="00E819E4">
              <w:rPr>
                <w:lang w:val="en-US"/>
              </w:rPr>
              <w:t xml:space="preserve"> perfect continuous-</w:t>
            </w:r>
            <w:r w:rsidRPr="00E819E4">
              <w:rPr>
                <w:rFonts w:ascii="GillSans" w:hAnsi="GillSans" w:cs="GillSans"/>
                <w:lang w:val="en-US"/>
              </w:rPr>
              <w:t xml:space="preserve"> </w:t>
            </w:r>
            <w:r w:rsidRPr="00E819E4">
              <w:rPr>
                <w:lang w:val="en-US"/>
              </w:rPr>
              <w:t xml:space="preserve">GR </w:t>
            </w:r>
            <w:r w:rsidRPr="00E819E4">
              <w:t>с</w:t>
            </w:r>
            <w:r w:rsidRPr="00E819E4">
              <w:rPr>
                <w:lang w:val="en-US"/>
              </w:rPr>
              <w:t>. 161</w:t>
            </w:r>
          </w:p>
          <w:p w:rsidR="007D547F" w:rsidRPr="00E71D54" w:rsidRDefault="007D547F" w:rsidP="00C864D0">
            <w:r w:rsidRPr="00E819E4">
              <w:t>с</w:t>
            </w:r>
            <w:r w:rsidRPr="00E71D54">
              <w:t xml:space="preserve">.13 </w:t>
            </w:r>
            <w:r w:rsidRPr="00E819E4">
              <w:t>упр</w:t>
            </w:r>
            <w:r w:rsidRPr="00E71D54">
              <w:t>.6,7</w:t>
            </w:r>
          </w:p>
          <w:p w:rsidR="007D547F" w:rsidRPr="00E71D54" w:rsidRDefault="007D547F" w:rsidP="00C864D0">
            <w:r w:rsidRPr="00E819E4">
              <w:t>РТ</w:t>
            </w:r>
            <w:r w:rsidRPr="00E71D54">
              <w:t xml:space="preserve"> </w:t>
            </w:r>
            <w:r w:rsidRPr="00E819E4">
              <w:t>с</w:t>
            </w:r>
            <w:r w:rsidRPr="00E71D54">
              <w:t xml:space="preserve">.9 </w:t>
            </w:r>
            <w:r w:rsidRPr="00E819E4">
              <w:t>упр</w:t>
            </w:r>
            <w:r w:rsidRPr="00E71D54">
              <w:t>.5,6</w:t>
            </w:r>
          </w:p>
          <w:p w:rsidR="007D547F" w:rsidRPr="00E71D54" w:rsidRDefault="007D547F" w:rsidP="00A46B35"/>
        </w:tc>
        <w:tc>
          <w:tcPr>
            <w:tcW w:w="1559" w:type="dxa"/>
            <w:gridSpan w:val="2"/>
            <w:tcBorders>
              <w:top w:val="nil"/>
              <w:bottom w:val="dashSmallGap" w:sz="4" w:space="0" w:color="auto"/>
            </w:tcBorders>
          </w:tcPr>
          <w:p w:rsidR="007D547F" w:rsidRPr="00E71D54" w:rsidRDefault="007D547F" w:rsidP="0049434A">
            <w:pPr>
              <w:tabs>
                <w:tab w:val="left" w:pos="1095"/>
              </w:tabs>
            </w:pPr>
          </w:p>
        </w:tc>
        <w:tc>
          <w:tcPr>
            <w:tcW w:w="1843" w:type="dxa"/>
            <w:gridSpan w:val="2"/>
            <w:tcBorders>
              <w:top w:val="nil"/>
              <w:bottom w:val="dashSmallGap" w:sz="4" w:space="0" w:color="auto"/>
              <w:right w:val="dashSmallGap" w:sz="4" w:space="0" w:color="auto"/>
            </w:tcBorders>
          </w:tcPr>
          <w:p w:rsidR="007D547F" w:rsidRPr="00E71D54" w:rsidRDefault="007D547F" w:rsidP="00816738"/>
        </w:tc>
        <w:tc>
          <w:tcPr>
            <w:tcW w:w="1783" w:type="dxa"/>
            <w:tcBorders>
              <w:top w:val="nil"/>
              <w:left w:val="dashSmallGap" w:sz="4" w:space="0" w:color="auto"/>
              <w:bottom w:val="dashSmallGap" w:sz="4" w:space="0" w:color="auto"/>
            </w:tcBorders>
          </w:tcPr>
          <w:p w:rsidR="007D547F" w:rsidRPr="00E71D54" w:rsidRDefault="007D547F" w:rsidP="0049434A"/>
        </w:tc>
        <w:tc>
          <w:tcPr>
            <w:tcW w:w="1701" w:type="dxa"/>
            <w:gridSpan w:val="3"/>
            <w:tcBorders>
              <w:top w:val="nil"/>
              <w:bottom w:val="dashSmallGap" w:sz="4" w:space="0" w:color="auto"/>
            </w:tcBorders>
          </w:tcPr>
          <w:p w:rsidR="007D547F" w:rsidRPr="00C864D0" w:rsidRDefault="007D547F" w:rsidP="00816738">
            <w:pPr>
              <w:rPr>
                <w:lang w:val="en-US"/>
              </w:rPr>
            </w:pPr>
            <w:r w:rsidRPr="00E819E4">
              <w:t>с.13 упр.6,7</w:t>
            </w:r>
          </w:p>
        </w:tc>
        <w:tc>
          <w:tcPr>
            <w:tcW w:w="1276" w:type="dxa"/>
            <w:gridSpan w:val="2"/>
            <w:vMerge/>
            <w:tcBorders>
              <w:top w:val="nil"/>
            </w:tcBorders>
          </w:tcPr>
          <w:p w:rsidR="007D547F" w:rsidRPr="00C864D0" w:rsidRDefault="007D547F">
            <w:pPr>
              <w:rPr>
                <w:lang w:val="en-US"/>
              </w:rPr>
            </w:pPr>
          </w:p>
        </w:tc>
        <w:tc>
          <w:tcPr>
            <w:tcW w:w="1335" w:type="dxa"/>
            <w:gridSpan w:val="3"/>
            <w:vMerge/>
            <w:tcBorders>
              <w:top w:val="nil"/>
            </w:tcBorders>
          </w:tcPr>
          <w:p w:rsidR="007D547F" w:rsidRPr="00C864D0" w:rsidRDefault="007D547F">
            <w:pPr>
              <w:rPr>
                <w:lang w:val="en-US"/>
              </w:rPr>
            </w:pPr>
          </w:p>
        </w:tc>
      </w:tr>
      <w:tr w:rsidR="007D547F" w:rsidRPr="00C864D0">
        <w:trPr>
          <w:trHeight w:val="563"/>
        </w:trPr>
        <w:tc>
          <w:tcPr>
            <w:tcW w:w="5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C864D0" w:rsidRDefault="007D547F" w:rsidP="00F7466C">
            <w:pPr>
              <w:rPr>
                <w:lang w:val="en-US"/>
              </w:rPr>
            </w:pPr>
            <w:r w:rsidRPr="00C864D0">
              <w:rPr>
                <w:lang w:val="en-US"/>
              </w:rPr>
              <w:t>11</w:t>
            </w:r>
          </w:p>
        </w:tc>
        <w:tc>
          <w:tcPr>
            <w:tcW w:w="172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E71D54" w:rsidRDefault="007D547F" w:rsidP="00F7466C">
            <w:r>
              <w:t>Вводный тест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C864D0" w:rsidRDefault="007D547F" w:rsidP="00F7466C">
            <w:pPr>
              <w:rPr>
                <w:lang w:val="en-US"/>
              </w:rPr>
            </w:pPr>
          </w:p>
        </w:tc>
        <w:tc>
          <w:tcPr>
            <w:tcW w:w="167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C864D0" w:rsidRDefault="007D547F" w:rsidP="00F7466C">
            <w:pPr>
              <w:rPr>
                <w:lang w:val="en-US"/>
              </w:rPr>
            </w:pPr>
          </w:p>
        </w:tc>
        <w:tc>
          <w:tcPr>
            <w:tcW w:w="16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027FE9" w:rsidRDefault="007D547F" w:rsidP="00F7466C">
            <w:pPr>
              <w:rPr>
                <w:lang w:val="en-US"/>
              </w:rPr>
            </w:pPr>
          </w:p>
        </w:tc>
        <w:tc>
          <w:tcPr>
            <w:tcW w:w="1559" w:type="dxa"/>
            <w:gridSpan w:val="2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C864D0" w:rsidRDefault="007D547F" w:rsidP="00F7466C">
            <w:pPr>
              <w:rPr>
                <w:lang w:val="en-US"/>
              </w:rPr>
            </w:pPr>
          </w:p>
        </w:tc>
        <w:tc>
          <w:tcPr>
            <w:tcW w:w="1843" w:type="dxa"/>
            <w:gridSpan w:val="2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D547F" w:rsidRPr="00C864D0" w:rsidRDefault="007D547F" w:rsidP="00F7466C">
            <w:pPr>
              <w:rPr>
                <w:lang w:val="en-US"/>
              </w:rPr>
            </w:pPr>
          </w:p>
        </w:tc>
        <w:tc>
          <w:tcPr>
            <w:tcW w:w="178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7D547F" w:rsidRPr="00C864D0" w:rsidRDefault="007D547F" w:rsidP="00F7466C">
            <w:pPr>
              <w:rPr>
                <w:lang w:val="en-US"/>
              </w:rPr>
            </w:pPr>
          </w:p>
        </w:tc>
        <w:tc>
          <w:tcPr>
            <w:tcW w:w="1701" w:type="dxa"/>
            <w:gridSpan w:val="3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C864D0" w:rsidRDefault="007D547F" w:rsidP="00F7466C">
            <w:pPr>
              <w:rPr>
                <w:lang w:val="en-US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bottom w:val="nil"/>
            </w:tcBorders>
          </w:tcPr>
          <w:p w:rsidR="007D547F" w:rsidRPr="00C864D0" w:rsidRDefault="007D547F" w:rsidP="00F7466C">
            <w:pPr>
              <w:rPr>
                <w:lang w:val="en-US"/>
              </w:rPr>
            </w:pPr>
          </w:p>
        </w:tc>
        <w:tc>
          <w:tcPr>
            <w:tcW w:w="1335" w:type="dxa"/>
            <w:gridSpan w:val="3"/>
            <w:vMerge/>
            <w:tcBorders>
              <w:top w:val="nil"/>
              <w:bottom w:val="nil"/>
            </w:tcBorders>
          </w:tcPr>
          <w:p w:rsidR="007D547F" w:rsidRPr="00C864D0" w:rsidRDefault="007D547F" w:rsidP="00F7466C">
            <w:pPr>
              <w:rPr>
                <w:lang w:val="en-US"/>
              </w:rPr>
            </w:pPr>
          </w:p>
        </w:tc>
      </w:tr>
      <w:tr w:rsidR="007D547F" w:rsidRPr="00C864D0">
        <w:trPr>
          <w:trHeight w:val="1586"/>
        </w:trPr>
        <w:tc>
          <w:tcPr>
            <w:tcW w:w="5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E71D54" w:rsidRDefault="007D547F" w:rsidP="00F7466C">
            <w:r>
              <w:t>12</w:t>
            </w:r>
          </w:p>
        </w:tc>
        <w:tc>
          <w:tcPr>
            <w:tcW w:w="172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F7466C">
            <w:r w:rsidRPr="003A7B0A">
              <w:t>Развлекайтесь</w:t>
            </w:r>
          </w:p>
          <w:p w:rsidR="007D547F" w:rsidRPr="003A7B0A" w:rsidRDefault="007D547F" w:rsidP="00F7466C">
            <w:r>
              <w:t>Развитие дискуссион-ных навыков</w:t>
            </w:r>
            <w:r w:rsidRPr="003A7B0A">
              <w:t>!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E42C40" w:rsidRDefault="007D547F" w:rsidP="00F7466C"/>
        </w:tc>
        <w:tc>
          <w:tcPr>
            <w:tcW w:w="167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F7466C">
            <w:r>
              <w:t>Виды развлечений</w:t>
            </w:r>
          </w:p>
          <w:p w:rsidR="007D547F" w:rsidRPr="003A7B0A" w:rsidRDefault="007D547F" w:rsidP="00F7466C">
            <w:r>
              <w:t>Активный отдых</w:t>
            </w:r>
          </w:p>
        </w:tc>
        <w:tc>
          <w:tcPr>
            <w:tcW w:w="16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027FE9" w:rsidRDefault="007D547F" w:rsidP="00F7466C">
            <w:pPr>
              <w:rPr>
                <w:lang w:val="en-US"/>
              </w:rPr>
            </w:pPr>
          </w:p>
        </w:tc>
        <w:tc>
          <w:tcPr>
            <w:tcW w:w="1559" w:type="dxa"/>
            <w:gridSpan w:val="2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F7466C">
            <w:r>
              <w:t>Обсуждение предпочитаемых видов отдыха среди подростков</w:t>
            </w:r>
            <w:r w:rsidRPr="00FF19C7">
              <w:t xml:space="preserve"> с.14 упр.1,2</w:t>
            </w:r>
          </w:p>
          <w:p w:rsidR="007D547F" w:rsidRPr="003A7B0A" w:rsidRDefault="007D547F" w:rsidP="00F7466C"/>
        </w:tc>
        <w:tc>
          <w:tcPr>
            <w:tcW w:w="1843" w:type="dxa"/>
            <w:gridSpan w:val="2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D547F" w:rsidRPr="003A7B0A" w:rsidRDefault="007D547F" w:rsidP="00F7466C"/>
        </w:tc>
        <w:tc>
          <w:tcPr>
            <w:tcW w:w="178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7D547F" w:rsidRPr="003A7B0A" w:rsidRDefault="007D547F" w:rsidP="00F7466C"/>
        </w:tc>
        <w:tc>
          <w:tcPr>
            <w:tcW w:w="1701" w:type="dxa"/>
            <w:gridSpan w:val="3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3A7B0A" w:rsidRDefault="007D547F" w:rsidP="00F7466C">
            <w:r w:rsidRPr="00FF19C7">
              <w:t>с.15 упр.5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7D547F" w:rsidRPr="003A7B0A" w:rsidRDefault="007D547F" w:rsidP="00F7466C"/>
        </w:tc>
        <w:tc>
          <w:tcPr>
            <w:tcW w:w="1335" w:type="dxa"/>
            <w:gridSpan w:val="3"/>
            <w:tcBorders>
              <w:top w:val="nil"/>
              <w:bottom w:val="nil"/>
            </w:tcBorders>
          </w:tcPr>
          <w:p w:rsidR="007D547F" w:rsidRPr="003A7B0A" w:rsidRDefault="007D547F" w:rsidP="00F7466C"/>
        </w:tc>
      </w:tr>
      <w:tr w:rsidR="007D547F" w:rsidRPr="00C864D0">
        <w:trPr>
          <w:trHeight w:val="1586"/>
        </w:trPr>
        <w:tc>
          <w:tcPr>
            <w:tcW w:w="5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F7466C">
            <w:r>
              <w:t>13</w:t>
            </w:r>
          </w:p>
        </w:tc>
        <w:tc>
          <w:tcPr>
            <w:tcW w:w="172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3A7B0A" w:rsidRDefault="007D547F" w:rsidP="00F7466C">
            <w:r>
              <w:t>Развитие навыков чтения с целью понимания основного содержания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45178D" w:rsidRDefault="007D547F" w:rsidP="00F7466C"/>
        </w:tc>
        <w:tc>
          <w:tcPr>
            <w:tcW w:w="167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F7466C"/>
        </w:tc>
        <w:tc>
          <w:tcPr>
            <w:tcW w:w="16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FF19C7" w:rsidRDefault="007D547F" w:rsidP="00FE2EE5">
            <w:r w:rsidRPr="00FF19C7">
              <w:t>Обучение переводу с  англ. на русский</w:t>
            </w:r>
          </w:p>
          <w:p w:rsidR="007D547F" w:rsidRPr="0045178D" w:rsidRDefault="007D547F" w:rsidP="00FE2EE5">
            <w:r w:rsidRPr="00FF19C7">
              <w:t>с.14 упр.4</w:t>
            </w:r>
          </w:p>
        </w:tc>
        <w:tc>
          <w:tcPr>
            <w:tcW w:w="1559" w:type="dxa"/>
            <w:gridSpan w:val="2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F7466C"/>
        </w:tc>
        <w:tc>
          <w:tcPr>
            <w:tcW w:w="1843" w:type="dxa"/>
            <w:gridSpan w:val="2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D547F" w:rsidRPr="00FF19C7" w:rsidRDefault="007D547F" w:rsidP="00FE2EE5">
            <w:r>
              <w:t>Ознакомитель-ное чтение</w:t>
            </w:r>
            <w:r w:rsidRPr="00FF19C7">
              <w:t xml:space="preserve"> ЕГЭ-р.2-Чтение-установление</w:t>
            </w:r>
          </w:p>
          <w:p w:rsidR="007D547F" w:rsidRDefault="007D547F" w:rsidP="00FE2EE5">
            <w:r w:rsidRPr="00FF19C7">
              <w:t>соответствий</w:t>
            </w:r>
          </w:p>
          <w:p w:rsidR="007D547F" w:rsidRPr="003A7B0A" w:rsidRDefault="007D547F" w:rsidP="00F7466C">
            <w:r>
              <w:t>с.14упр.3</w:t>
            </w:r>
          </w:p>
        </w:tc>
        <w:tc>
          <w:tcPr>
            <w:tcW w:w="178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7D547F" w:rsidRPr="003A7B0A" w:rsidRDefault="007D547F" w:rsidP="00F7466C">
            <w:r w:rsidRPr="00FF19C7">
              <w:t>с.15 упр.6</w:t>
            </w:r>
          </w:p>
        </w:tc>
        <w:tc>
          <w:tcPr>
            <w:tcW w:w="1701" w:type="dxa"/>
            <w:gridSpan w:val="3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3A7B0A" w:rsidRDefault="007D547F" w:rsidP="00F7466C"/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7D547F" w:rsidRPr="003A7B0A" w:rsidRDefault="007D547F" w:rsidP="00F7466C"/>
        </w:tc>
        <w:tc>
          <w:tcPr>
            <w:tcW w:w="1335" w:type="dxa"/>
            <w:gridSpan w:val="3"/>
            <w:tcBorders>
              <w:top w:val="nil"/>
              <w:bottom w:val="nil"/>
            </w:tcBorders>
          </w:tcPr>
          <w:p w:rsidR="007D547F" w:rsidRPr="003A7B0A" w:rsidRDefault="007D547F" w:rsidP="00F7466C"/>
        </w:tc>
      </w:tr>
      <w:tr w:rsidR="007D547F" w:rsidRPr="00C864D0">
        <w:trPr>
          <w:trHeight w:val="1586"/>
        </w:trPr>
        <w:tc>
          <w:tcPr>
            <w:tcW w:w="5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F7466C">
            <w:r>
              <w:t>14</w:t>
            </w:r>
          </w:p>
        </w:tc>
        <w:tc>
          <w:tcPr>
            <w:tcW w:w="172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F7466C">
            <w:r w:rsidRPr="00FE2EE5">
              <w:t>Посмотрим новый фильм</w:t>
            </w:r>
          </w:p>
          <w:p w:rsidR="007D547F" w:rsidRPr="00FE2EE5" w:rsidRDefault="007D547F" w:rsidP="00F7466C">
            <w:r>
              <w:t>Развитие навыков ДР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45178D" w:rsidRDefault="007D547F" w:rsidP="00F7466C"/>
        </w:tc>
        <w:tc>
          <w:tcPr>
            <w:tcW w:w="167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F7466C">
            <w:r>
              <w:t>Жанры фильмов</w:t>
            </w:r>
          </w:p>
        </w:tc>
        <w:tc>
          <w:tcPr>
            <w:tcW w:w="16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FF19C7" w:rsidRDefault="007D547F" w:rsidP="00FE2EE5"/>
        </w:tc>
        <w:tc>
          <w:tcPr>
            <w:tcW w:w="1559" w:type="dxa"/>
            <w:gridSpan w:val="2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F7466C">
            <w:r>
              <w:t>Диалог-обмен мнениями, суждениями.с последую-щим обобщением</w:t>
            </w:r>
          </w:p>
        </w:tc>
        <w:tc>
          <w:tcPr>
            <w:tcW w:w="1843" w:type="dxa"/>
            <w:gridSpan w:val="2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D547F" w:rsidRDefault="007D547F" w:rsidP="00A00C25">
            <w:r>
              <w:t>Чтение текста с заполнением пропусков</w:t>
            </w:r>
          </w:p>
          <w:p w:rsidR="007D547F" w:rsidRDefault="007D547F" w:rsidP="00FE2EE5">
            <w:r>
              <w:t>Упр.1 с.16</w:t>
            </w:r>
          </w:p>
        </w:tc>
        <w:tc>
          <w:tcPr>
            <w:tcW w:w="178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7D547F" w:rsidRPr="00FF19C7" w:rsidRDefault="007D547F" w:rsidP="00F7466C"/>
        </w:tc>
        <w:tc>
          <w:tcPr>
            <w:tcW w:w="1701" w:type="dxa"/>
            <w:gridSpan w:val="3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8261FA" w:rsidRDefault="007D547F" w:rsidP="00F7466C">
            <w:r w:rsidRPr="008261FA">
              <w:t xml:space="preserve">отзыв о фильме, </w:t>
            </w:r>
            <w:r>
              <w:t>который ты недавно посмотрел</w:t>
            </w:r>
            <w:r w:rsidRPr="008261FA">
              <w:t xml:space="preserve"> с.17 упр.10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7D547F" w:rsidRPr="003A7B0A" w:rsidRDefault="007D547F" w:rsidP="00F7466C"/>
        </w:tc>
        <w:tc>
          <w:tcPr>
            <w:tcW w:w="1335" w:type="dxa"/>
            <w:gridSpan w:val="3"/>
            <w:tcBorders>
              <w:top w:val="nil"/>
              <w:bottom w:val="nil"/>
            </w:tcBorders>
          </w:tcPr>
          <w:p w:rsidR="007D547F" w:rsidRPr="003A7B0A" w:rsidRDefault="007D547F" w:rsidP="00F7466C"/>
        </w:tc>
      </w:tr>
      <w:tr w:rsidR="007D547F" w:rsidRPr="00C864D0">
        <w:trPr>
          <w:trHeight w:val="2485"/>
        </w:trPr>
        <w:tc>
          <w:tcPr>
            <w:tcW w:w="5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F7466C">
            <w:r>
              <w:t>15</w:t>
            </w:r>
          </w:p>
        </w:tc>
        <w:tc>
          <w:tcPr>
            <w:tcW w:w="172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FE2EE5" w:rsidRDefault="007D547F" w:rsidP="00F7466C">
            <w:r>
              <w:t>Совершенствование навыков восприятия монологической речи на слух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45178D" w:rsidRDefault="007D547F" w:rsidP="00F7466C"/>
        </w:tc>
        <w:tc>
          <w:tcPr>
            <w:tcW w:w="167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E21864" w:rsidRDefault="007D547F" w:rsidP="00E21864">
            <w:r>
              <w:t>Устойчивые предложные словосочетания Упр.7 с.17</w:t>
            </w:r>
          </w:p>
        </w:tc>
        <w:tc>
          <w:tcPr>
            <w:tcW w:w="16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E21864">
            <w:r>
              <w:t>Трансформа-ция слов</w:t>
            </w:r>
          </w:p>
          <w:p w:rsidR="007D547F" w:rsidRPr="00FF19C7" w:rsidRDefault="007D547F" w:rsidP="00E21864">
            <w:r>
              <w:t>Упр.6 с.17</w:t>
            </w:r>
          </w:p>
        </w:tc>
        <w:tc>
          <w:tcPr>
            <w:tcW w:w="1559" w:type="dxa"/>
            <w:gridSpan w:val="2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F7466C"/>
        </w:tc>
        <w:tc>
          <w:tcPr>
            <w:tcW w:w="1843" w:type="dxa"/>
            <w:gridSpan w:val="2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D547F" w:rsidRDefault="007D547F" w:rsidP="00FE2EE5"/>
        </w:tc>
        <w:tc>
          <w:tcPr>
            <w:tcW w:w="178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7D547F" w:rsidRDefault="007D547F" w:rsidP="00E21864">
            <w:r>
              <w:t>Аудирование с пониманием необходимой информации</w:t>
            </w:r>
          </w:p>
          <w:p w:rsidR="007D547F" w:rsidRPr="00FF19C7" w:rsidRDefault="007D547F" w:rsidP="00E21864">
            <w:r>
              <w:t>Упр.8 с. 17</w:t>
            </w:r>
          </w:p>
        </w:tc>
        <w:tc>
          <w:tcPr>
            <w:tcW w:w="1701" w:type="dxa"/>
            <w:gridSpan w:val="3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8261FA" w:rsidRDefault="007D547F" w:rsidP="00F7466C"/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7D547F" w:rsidRPr="003A7B0A" w:rsidRDefault="007D547F" w:rsidP="00F7466C"/>
        </w:tc>
        <w:tc>
          <w:tcPr>
            <w:tcW w:w="1335" w:type="dxa"/>
            <w:gridSpan w:val="3"/>
            <w:tcBorders>
              <w:top w:val="nil"/>
              <w:bottom w:val="nil"/>
            </w:tcBorders>
          </w:tcPr>
          <w:p w:rsidR="007D547F" w:rsidRPr="003A7B0A" w:rsidRDefault="007D547F" w:rsidP="00F7466C"/>
        </w:tc>
      </w:tr>
      <w:tr w:rsidR="007D547F" w:rsidRPr="00C864D0">
        <w:trPr>
          <w:trHeight w:val="2485"/>
        </w:trPr>
        <w:tc>
          <w:tcPr>
            <w:tcW w:w="5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F7466C">
            <w:r>
              <w:t>16</w:t>
            </w:r>
          </w:p>
        </w:tc>
        <w:tc>
          <w:tcPr>
            <w:tcW w:w="172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E21864">
            <w:r>
              <w:t>Повторяем грамматику</w:t>
            </w:r>
          </w:p>
          <w:p w:rsidR="007D547F" w:rsidRDefault="007D547F" w:rsidP="00E21864">
            <w:r>
              <w:t>Прошедшие времена английского глагола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45178D" w:rsidRDefault="007D547F" w:rsidP="00F7466C"/>
        </w:tc>
        <w:tc>
          <w:tcPr>
            <w:tcW w:w="167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2934B2" w:rsidRDefault="007D547F" w:rsidP="008261FA">
            <w:pPr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8261FA" w:rsidRDefault="007D547F" w:rsidP="00E21864">
            <w:pPr>
              <w:rPr>
                <w:lang w:val="en-US"/>
              </w:rPr>
            </w:pPr>
            <w:r w:rsidRPr="008261FA">
              <w:rPr>
                <w:lang w:val="en-US"/>
              </w:rPr>
              <w:t xml:space="preserve">past simple, </w:t>
            </w:r>
            <w:r>
              <w:rPr>
                <w:lang w:val="en-US"/>
              </w:rPr>
              <w:t>past contin</w:t>
            </w:r>
            <w:r w:rsidRPr="008261FA">
              <w:rPr>
                <w:lang w:val="en-US"/>
              </w:rPr>
              <w:t xml:space="preserve">., past perfect,  </w:t>
            </w:r>
            <w:r>
              <w:rPr>
                <w:lang w:val="en-US"/>
              </w:rPr>
              <w:t>pa</w:t>
            </w:r>
            <w:r w:rsidRPr="008261FA">
              <w:rPr>
                <w:lang w:val="en-US"/>
              </w:rPr>
              <w:t>st perfect continuous.</w:t>
            </w:r>
            <w:r w:rsidRPr="008261FA">
              <w:rPr>
                <w:rFonts w:ascii="GillSans" w:hAnsi="GillSans" w:cs="GillSans"/>
                <w:lang w:val="en-US"/>
              </w:rPr>
              <w:t xml:space="preserve"> </w:t>
            </w:r>
            <w:r w:rsidRPr="008261FA">
              <w:rPr>
                <w:lang w:val="en-US"/>
              </w:rPr>
              <w:t xml:space="preserve">GR </w:t>
            </w:r>
            <w:r w:rsidRPr="008261FA">
              <w:t>с</w:t>
            </w:r>
            <w:r w:rsidRPr="008261FA">
              <w:rPr>
                <w:lang w:val="en-US"/>
              </w:rPr>
              <w:t>. 163</w:t>
            </w:r>
          </w:p>
          <w:p w:rsidR="007D547F" w:rsidRPr="008261FA" w:rsidRDefault="007D547F" w:rsidP="00E21864">
            <w:pPr>
              <w:rPr>
                <w:lang w:val="en-US"/>
              </w:rPr>
            </w:pPr>
            <w:r w:rsidRPr="008261FA">
              <w:t>с</w:t>
            </w:r>
            <w:r w:rsidRPr="008261FA">
              <w:rPr>
                <w:lang w:val="en-US"/>
              </w:rPr>
              <w:t xml:space="preserve">.16 </w:t>
            </w:r>
            <w:r w:rsidRPr="008261FA">
              <w:t>упр</w:t>
            </w:r>
            <w:r w:rsidRPr="008261FA">
              <w:rPr>
                <w:lang w:val="en-US"/>
              </w:rPr>
              <w:t>.4</w:t>
            </w:r>
          </w:p>
          <w:p w:rsidR="007D547F" w:rsidRPr="008261FA" w:rsidRDefault="007D547F" w:rsidP="00E21864">
            <w:r w:rsidRPr="008261FA">
              <w:t>РТ с.11 упр.2</w:t>
            </w:r>
          </w:p>
          <w:p w:rsidR="007D547F" w:rsidRPr="008261FA" w:rsidRDefault="007D547F" w:rsidP="008261FA">
            <w:pPr>
              <w:rPr>
                <w:lang w:val="en-US"/>
              </w:rPr>
            </w:pPr>
          </w:p>
        </w:tc>
        <w:tc>
          <w:tcPr>
            <w:tcW w:w="1559" w:type="dxa"/>
            <w:gridSpan w:val="2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F7466C"/>
        </w:tc>
        <w:tc>
          <w:tcPr>
            <w:tcW w:w="1843" w:type="dxa"/>
            <w:gridSpan w:val="2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D547F" w:rsidRDefault="007D547F" w:rsidP="00E21864">
            <w:r>
              <w:t>Чтение текста с заполнением пропусков</w:t>
            </w:r>
          </w:p>
          <w:p w:rsidR="007D547F" w:rsidRDefault="007D547F" w:rsidP="00E21864">
            <w:r>
              <w:t>Упр.5 с.17</w:t>
            </w:r>
          </w:p>
        </w:tc>
        <w:tc>
          <w:tcPr>
            <w:tcW w:w="178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7D547F" w:rsidRPr="00FF19C7" w:rsidRDefault="007D547F" w:rsidP="00F7466C"/>
        </w:tc>
        <w:tc>
          <w:tcPr>
            <w:tcW w:w="1701" w:type="dxa"/>
            <w:gridSpan w:val="3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8261FA" w:rsidRDefault="007D547F" w:rsidP="00F7466C"/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7D547F" w:rsidRPr="003A7B0A" w:rsidRDefault="007D547F" w:rsidP="00F7466C"/>
        </w:tc>
        <w:tc>
          <w:tcPr>
            <w:tcW w:w="1335" w:type="dxa"/>
            <w:gridSpan w:val="3"/>
            <w:tcBorders>
              <w:top w:val="nil"/>
              <w:bottom w:val="nil"/>
            </w:tcBorders>
          </w:tcPr>
          <w:p w:rsidR="007D547F" w:rsidRPr="003A7B0A" w:rsidRDefault="007D547F" w:rsidP="00F7466C"/>
        </w:tc>
      </w:tr>
      <w:tr w:rsidR="007D547F" w:rsidRPr="00C864D0">
        <w:trPr>
          <w:trHeight w:val="2485"/>
        </w:trPr>
        <w:tc>
          <w:tcPr>
            <w:tcW w:w="5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F7466C">
            <w:r>
              <w:t>17</w:t>
            </w:r>
          </w:p>
        </w:tc>
        <w:tc>
          <w:tcPr>
            <w:tcW w:w="172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E21864">
            <w:r>
              <w:t>Спорт</w:t>
            </w:r>
          </w:p>
          <w:p w:rsidR="007D547F" w:rsidRPr="00A00C25" w:rsidRDefault="007D547F" w:rsidP="00E21864">
            <w:r>
              <w:t>Развитие навыков МР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45178D" w:rsidRDefault="007D547F" w:rsidP="00F7466C"/>
        </w:tc>
        <w:tc>
          <w:tcPr>
            <w:tcW w:w="167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8261FA">
            <w:r>
              <w:t>Фразы, выражающие личное мнение</w:t>
            </w:r>
          </w:p>
          <w:p w:rsidR="007D547F" w:rsidRPr="00A00C25" w:rsidRDefault="007D547F" w:rsidP="008261FA">
            <w:r>
              <w:t>Упр.2 с.18</w:t>
            </w:r>
          </w:p>
        </w:tc>
        <w:tc>
          <w:tcPr>
            <w:tcW w:w="16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A00C25" w:rsidRDefault="007D547F" w:rsidP="00E21864"/>
        </w:tc>
        <w:tc>
          <w:tcPr>
            <w:tcW w:w="1559" w:type="dxa"/>
            <w:gridSpan w:val="2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F7466C">
            <w:r>
              <w:t>Краткие высказыва-ния в соответст-вии с предло-женной ситуацией по теме «Спорт» упр.2 с.18</w:t>
            </w:r>
          </w:p>
        </w:tc>
        <w:tc>
          <w:tcPr>
            <w:tcW w:w="1843" w:type="dxa"/>
            <w:gridSpan w:val="2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D547F" w:rsidRDefault="007D547F" w:rsidP="00E21864"/>
        </w:tc>
        <w:tc>
          <w:tcPr>
            <w:tcW w:w="178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7D547F" w:rsidRDefault="007D547F" w:rsidP="00F7466C">
            <w:r w:rsidRPr="00FF19C7">
              <w:t>Аудирование-установление соответствий</w:t>
            </w:r>
          </w:p>
          <w:p w:rsidR="007D547F" w:rsidRPr="00FF19C7" w:rsidRDefault="007D547F" w:rsidP="00F7466C">
            <w:r>
              <w:t>Упр.5с.18</w:t>
            </w:r>
          </w:p>
        </w:tc>
        <w:tc>
          <w:tcPr>
            <w:tcW w:w="1701" w:type="dxa"/>
            <w:gridSpan w:val="3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8261FA" w:rsidRDefault="007D547F" w:rsidP="00F7466C"/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7D547F" w:rsidRPr="003A7B0A" w:rsidRDefault="007D547F" w:rsidP="00F7466C"/>
        </w:tc>
        <w:tc>
          <w:tcPr>
            <w:tcW w:w="1335" w:type="dxa"/>
            <w:gridSpan w:val="3"/>
            <w:tcBorders>
              <w:top w:val="nil"/>
              <w:bottom w:val="nil"/>
            </w:tcBorders>
          </w:tcPr>
          <w:p w:rsidR="007D547F" w:rsidRPr="003A7B0A" w:rsidRDefault="007D547F" w:rsidP="00F7466C"/>
        </w:tc>
      </w:tr>
      <w:tr w:rsidR="007D547F" w:rsidRPr="00C864D0">
        <w:trPr>
          <w:trHeight w:val="2485"/>
        </w:trPr>
        <w:tc>
          <w:tcPr>
            <w:tcW w:w="5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F7466C">
            <w:r>
              <w:t>18</w:t>
            </w:r>
          </w:p>
        </w:tc>
        <w:tc>
          <w:tcPr>
            <w:tcW w:w="172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47393A">
            <w:r w:rsidRPr="00A00C25">
              <w:t>Театр</w:t>
            </w:r>
          </w:p>
          <w:p w:rsidR="007D547F" w:rsidRPr="00A00C25" w:rsidRDefault="007D547F" w:rsidP="0047393A">
            <w:r>
              <w:t>Совершенствование навыков восприятия английской речи на слух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45178D" w:rsidRDefault="007D547F" w:rsidP="00F7466C"/>
        </w:tc>
        <w:tc>
          <w:tcPr>
            <w:tcW w:w="167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8261FA"/>
        </w:tc>
        <w:tc>
          <w:tcPr>
            <w:tcW w:w="16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A00C25" w:rsidRDefault="007D547F" w:rsidP="00E21864"/>
        </w:tc>
        <w:tc>
          <w:tcPr>
            <w:tcW w:w="1559" w:type="dxa"/>
            <w:gridSpan w:val="2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F7466C">
            <w:r>
              <w:t>Кратко выразить суть текста с опорой на ключевые слова</w:t>
            </w:r>
          </w:p>
        </w:tc>
        <w:tc>
          <w:tcPr>
            <w:tcW w:w="1843" w:type="dxa"/>
            <w:gridSpan w:val="2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D547F" w:rsidRDefault="007D547F" w:rsidP="00E21864"/>
        </w:tc>
        <w:tc>
          <w:tcPr>
            <w:tcW w:w="178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7D547F" w:rsidRDefault="007D547F" w:rsidP="0047393A">
            <w:r w:rsidRPr="00FF19C7">
              <w:t xml:space="preserve">Аудирование-множ. </w:t>
            </w:r>
            <w:r>
              <w:t>в</w:t>
            </w:r>
            <w:r w:rsidRPr="00FF19C7">
              <w:t>ыбор</w:t>
            </w:r>
          </w:p>
          <w:p w:rsidR="007D547F" w:rsidRPr="00FF19C7" w:rsidRDefault="007D547F" w:rsidP="0047393A">
            <w:r>
              <w:t>Упр.7,8 ,9с.19</w:t>
            </w:r>
          </w:p>
        </w:tc>
        <w:tc>
          <w:tcPr>
            <w:tcW w:w="1701" w:type="dxa"/>
            <w:gridSpan w:val="3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8261FA" w:rsidRDefault="007D547F" w:rsidP="00F7466C"/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7D547F" w:rsidRPr="003A7B0A" w:rsidRDefault="007D547F" w:rsidP="00F7466C"/>
        </w:tc>
        <w:tc>
          <w:tcPr>
            <w:tcW w:w="1335" w:type="dxa"/>
            <w:gridSpan w:val="3"/>
            <w:tcBorders>
              <w:top w:val="nil"/>
              <w:bottom w:val="nil"/>
            </w:tcBorders>
          </w:tcPr>
          <w:p w:rsidR="007D547F" w:rsidRPr="003A7B0A" w:rsidRDefault="007D547F" w:rsidP="00F7466C"/>
        </w:tc>
      </w:tr>
      <w:tr w:rsidR="007D547F" w:rsidRPr="00C864D0">
        <w:trPr>
          <w:trHeight w:val="2485"/>
        </w:trPr>
        <w:tc>
          <w:tcPr>
            <w:tcW w:w="5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F7466C">
            <w:r>
              <w:t>19</w:t>
            </w:r>
          </w:p>
        </w:tc>
        <w:tc>
          <w:tcPr>
            <w:tcW w:w="172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47393A">
            <w:r>
              <w:t>Свободное время</w:t>
            </w:r>
          </w:p>
          <w:p w:rsidR="007D547F" w:rsidRPr="002E2415" w:rsidRDefault="007D547F" w:rsidP="0047393A">
            <w:r>
              <w:t>Развитие навыков УР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45178D" w:rsidRDefault="007D547F" w:rsidP="00F7466C"/>
        </w:tc>
        <w:tc>
          <w:tcPr>
            <w:tcW w:w="167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E71CF4" w:rsidRDefault="007D547F" w:rsidP="00E71CF4">
            <w:pPr>
              <w:rPr>
                <w:lang w:val="en-US"/>
              </w:rPr>
            </w:pPr>
            <w:r w:rsidRPr="00E71CF4">
              <w:rPr>
                <w:lang w:val="en-US"/>
              </w:rPr>
              <w:t>I really like/enjoy ...</w:t>
            </w:r>
          </w:p>
          <w:p w:rsidR="007D547F" w:rsidRPr="00E71CF4" w:rsidRDefault="007D547F" w:rsidP="00E71CF4">
            <w:pPr>
              <w:rPr>
                <w:lang w:val="en-US"/>
              </w:rPr>
            </w:pPr>
            <w:r>
              <w:rPr>
                <w:lang w:val="en-US"/>
              </w:rPr>
              <w:t>• I’m fond of .</w:t>
            </w:r>
            <w:r w:rsidRPr="00E71CF4">
              <w:rPr>
                <w:lang w:val="en-US"/>
              </w:rPr>
              <w:t>• I’m keen on ...</w:t>
            </w:r>
          </w:p>
          <w:p w:rsidR="007D547F" w:rsidRPr="00E71CF4" w:rsidRDefault="007D547F" w:rsidP="00E71CF4">
            <w:pPr>
              <w:rPr>
                <w:lang w:val="en-US"/>
              </w:rPr>
            </w:pPr>
            <w:r w:rsidRPr="00E71CF4">
              <w:rPr>
                <w:lang w:val="en-US"/>
              </w:rPr>
              <w:t>• I just hate ...</w:t>
            </w:r>
          </w:p>
          <w:p w:rsidR="007D547F" w:rsidRPr="00E71CF4" w:rsidRDefault="007D547F" w:rsidP="00E71CF4">
            <w:pPr>
              <w:rPr>
                <w:lang w:val="en-US"/>
              </w:rPr>
            </w:pPr>
            <w:r w:rsidRPr="00E71CF4">
              <w:rPr>
                <w:lang w:val="en-US"/>
              </w:rPr>
              <w:t xml:space="preserve">• I </w:t>
            </w:r>
            <w:r>
              <w:rPr>
                <w:lang w:val="en-US"/>
              </w:rPr>
              <w:t xml:space="preserve">can’t stand </w:t>
            </w:r>
            <w:r w:rsidRPr="00E71CF4">
              <w:rPr>
                <w:lang w:val="en-US"/>
              </w:rPr>
              <w:t>.</w:t>
            </w:r>
          </w:p>
          <w:p w:rsidR="007D547F" w:rsidRPr="00E71CF4" w:rsidRDefault="007D547F" w:rsidP="00E71CF4">
            <w:pPr>
              <w:rPr>
                <w:lang w:val="en-US"/>
              </w:rPr>
            </w:pPr>
            <w:r>
              <w:rPr>
                <w:lang w:val="en-US"/>
              </w:rPr>
              <w:t>•I</w:t>
            </w:r>
            <w:r w:rsidRPr="00E71CF4">
              <w:rPr>
                <w:lang w:val="en-US"/>
              </w:rPr>
              <w:t>find…boring/difficult</w:t>
            </w:r>
          </w:p>
        </w:tc>
        <w:tc>
          <w:tcPr>
            <w:tcW w:w="16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E71CF4" w:rsidRDefault="007D547F" w:rsidP="00E21864">
            <w:pPr>
              <w:rPr>
                <w:lang w:val="en-US"/>
              </w:rPr>
            </w:pPr>
          </w:p>
        </w:tc>
        <w:tc>
          <w:tcPr>
            <w:tcW w:w="1559" w:type="dxa"/>
            <w:gridSpan w:val="2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F7466C">
            <w:r>
              <w:t>Использование</w:t>
            </w:r>
            <w:r w:rsidRPr="00E42C40">
              <w:t xml:space="preserve"> </w:t>
            </w:r>
            <w:r>
              <w:t>формул</w:t>
            </w:r>
            <w:r w:rsidRPr="00E42C40">
              <w:t xml:space="preserve"> </w:t>
            </w:r>
            <w:r>
              <w:t>вежливого</w:t>
            </w:r>
            <w:r w:rsidRPr="00E42C40">
              <w:t xml:space="preserve"> </w:t>
            </w:r>
            <w:r>
              <w:t>речевого</w:t>
            </w:r>
            <w:r w:rsidRPr="00E42C40">
              <w:t xml:space="preserve"> </w:t>
            </w:r>
            <w:r>
              <w:t>поведения</w:t>
            </w:r>
            <w:r w:rsidRPr="00E42C40">
              <w:t xml:space="preserve"> </w:t>
            </w:r>
            <w:r>
              <w:t>в</w:t>
            </w:r>
            <w:r w:rsidRPr="00E42C40">
              <w:t xml:space="preserve"> </w:t>
            </w:r>
            <w:r>
              <w:t>процессе</w:t>
            </w:r>
            <w:r w:rsidRPr="00E42C40">
              <w:t xml:space="preserve"> </w:t>
            </w:r>
            <w:r>
              <w:t>решения</w:t>
            </w:r>
            <w:r w:rsidRPr="00E42C40">
              <w:t xml:space="preserve"> </w:t>
            </w:r>
            <w:r>
              <w:t>поставлен</w:t>
            </w:r>
            <w:r w:rsidRPr="00E42C40">
              <w:t>-</w:t>
            </w:r>
            <w:r>
              <w:t>ной</w:t>
            </w:r>
            <w:r w:rsidRPr="00E42C40">
              <w:t xml:space="preserve"> </w:t>
            </w:r>
            <w:r>
              <w:t>коммуникативной</w:t>
            </w:r>
            <w:r w:rsidRPr="00E42C40">
              <w:t xml:space="preserve"> </w:t>
            </w:r>
            <w:r>
              <w:t>задачи</w:t>
            </w:r>
            <w:r w:rsidRPr="00E42C40">
              <w:t xml:space="preserve"> </w:t>
            </w:r>
            <w:r>
              <w:t>в</w:t>
            </w:r>
            <w:r w:rsidRPr="00E42C40">
              <w:t xml:space="preserve"> </w:t>
            </w:r>
            <w:r>
              <w:t>рамках</w:t>
            </w:r>
            <w:r w:rsidRPr="00E42C40">
              <w:t xml:space="preserve"> </w:t>
            </w:r>
            <w:r>
              <w:t>темы</w:t>
            </w:r>
            <w:r w:rsidRPr="00E42C40">
              <w:t xml:space="preserve"> </w:t>
            </w:r>
            <w:r>
              <w:t>упр</w:t>
            </w:r>
            <w:r w:rsidRPr="00E42C40">
              <w:t xml:space="preserve">.3 </w:t>
            </w:r>
            <w:r>
              <w:t>с.20</w:t>
            </w:r>
          </w:p>
        </w:tc>
        <w:tc>
          <w:tcPr>
            <w:tcW w:w="1843" w:type="dxa"/>
            <w:gridSpan w:val="2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D547F" w:rsidRDefault="007D547F" w:rsidP="00E21864"/>
        </w:tc>
        <w:tc>
          <w:tcPr>
            <w:tcW w:w="178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7D547F" w:rsidRDefault="007D547F" w:rsidP="0047393A">
            <w:r>
              <w:t>Упр.2 с.20</w:t>
            </w:r>
          </w:p>
          <w:p w:rsidR="007D547F" w:rsidRPr="00FF19C7" w:rsidRDefault="007D547F" w:rsidP="0047393A">
            <w:r>
              <w:t>Заполнение пропусков</w:t>
            </w:r>
          </w:p>
        </w:tc>
        <w:tc>
          <w:tcPr>
            <w:tcW w:w="1701" w:type="dxa"/>
            <w:gridSpan w:val="3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8261FA" w:rsidRDefault="007D547F" w:rsidP="00F7466C"/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7D547F" w:rsidRPr="003A7B0A" w:rsidRDefault="007D547F" w:rsidP="00F7466C"/>
        </w:tc>
        <w:tc>
          <w:tcPr>
            <w:tcW w:w="1335" w:type="dxa"/>
            <w:gridSpan w:val="3"/>
            <w:tcBorders>
              <w:top w:val="nil"/>
              <w:bottom w:val="nil"/>
            </w:tcBorders>
          </w:tcPr>
          <w:p w:rsidR="007D547F" w:rsidRPr="003A7B0A" w:rsidRDefault="007D547F" w:rsidP="00F7466C"/>
        </w:tc>
      </w:tr>
      <w:tr w:rsidR="007D547F" w:rsidRPr="00C864D0">
        <w:trPr>
          <w:trHeight w:val="2485"/>
        </w:trPr>
        <w:tc>
          <w:tcPr>
            <w:tcW w:w="5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F7466C">
            <w:r>
              <w:t>20</w:t>
            </w:r>
          </w:p>
        </w:tc>
        <w:tc>
          <w:tcPr>
            <w:tcW w:w="172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47393A">
            <w:r w:rsidRPr="002E2415">
              <w:t>Кому нужен экстремаль</w:t>
            </w:r>
            <w:r>
              <w:t>-</w:t>
            </w:r>
            <w:r w:rsidRPr="002E2415">
              <w:t>ный спорт?</w:t>
            </w:r>
          </w:p>
          <w:p w:rsidR="007D547F" w:rsidRDefault="007D547F" w:rsidP="0047393A">
            <w:r>
              <w:t>Совершенствование навыков</w:t>
            </w:r>
          </w:p>
          <w:p w:rsidR="007D547F" w:rsidRPr="002E2415" w:rsidRDefault="007D547F" w:rsidP="0047393A">
            <w:r>
              <w:t>МР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45178D" w:rsidRDefault="007D547F" w:rsidP="00F7466C"/>
        </w:tc>
        <w:tc>
          <w:tcPr>
            <w:tcW w:w="167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8261FA">
            <w:r>
              <w:t>Слова-связки</w:t>
            </w:r>
          </w:p>
          <w:p w:rsidR="007D547F" w:rsidRDefault="007D547F" w:rsidP="008261FA">
            <w:r>
              <w:t>Союзы, отражающие сравнение, противопос-тавление, сходство</w:t>
            </w:r>
          </w:p>
        </w:tc>
        <w:tc>
          <w:tcPr>
            <w:tcW w:w="16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A00C25" w:rsidRDefault="007D547F" w:rsidP="00E71CF4"/>
        </w:tc>
        <w:tc>
          <w:tcPr>
            <w:tcW w:w="1559" w:type="dxa"/>
            <w:gridSpan w:val="2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F7466C">
            <w:r>
              <w:t>Монологи-ческое высказыва-ние по теме с использо-ванием сравнения и противопос-тавления</w:t>
            </w:r>
          </w:p>
        </w:tc>
        <w:tc>
          <w:tcPr>
            <w:tcW w:w="1843" w:type="dxa"/>
            <w:gridSpan w:val="2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D547F" w:rsidRDefault="007D547F" w:rsidP="00E21864"/>
        </w:tc>
        <w:tc>
          <w:tcPr>
            <w:tcW w:w="178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7D547F" w:rsidRPr="00FF19C7" w:rsidRDefault="007D547F" w:rsidP="0047393A">
            <w:r>
              <w:t>Упр.4 ,6с.21</w:t>
            </w:r>
          </w:p>
        </w:tc>
        <w:tc>
          <w:tcPr>
            <w:tcW w:w="1701" w:type="dxa"/>
            <w:gridSpan w:val="3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F7466C">
            <w:r>
              <w:t>Презентация «Э</w:t>
            </w:r>
            <w:r w:rsidRPr="002E2415">
              <w:t>кстремаль</w:t>
            </w:r>
            <w:r>
              <w:t>-ный спорт»</w:t>
            </w:r>
          </w:p>
          <w:p w:rsidR="007D547F" w:rsidRPr="008261FA" w:rsidRDefault="007D547F" w:rsidP="00F7466C">
            <w:r>
              <w:t>Упр.5 с.21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7D547F" w:rsidRPr="003A7B0A" w:rsidRDefault="007D547F" w:rsidP="00F7466C"/>
        </w:tc>
        <w:tc>
          <w:tcPr>
            <w:tcW w:w="1335" w:type="dxa"/>
            <w:gridSpan w:val="3"/>
            <w:tcBorders>
              <w:top w:val="nil"/>
              <w:bottom w:val="nil"/>
            </w:tcBorders>
          </w:tcPr>
          <w:p w:rsidR="007D547F" w:rsidRPr="003A7B0A" w:rsidRDefault="007D547F" w:rsidP="00F7466C"/>
        </w:tc>
      </w:tr>
      <w:tr w:rsidR="007D547F" w:rsidRPr="00C864D0">
        <w:trPr>
          <w:trHeight w:val="2485"/>
        </w:trPr>
        <w:tc>
          <w:tcPr>
            <w:tcW w:w="5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F7466C">
            <w:r>
              <w:t>21</w:t>
            </w:r>
          </w:p>
        </w:tc>
        <w:tc>
          <w:tcPr>
            <w:tcW w:w="172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47393A">
            <w:r>
              <w:t>Стили письменной речи</w:t>
            </w:r>
          </w:p>
          <w:p w:rsidR="007D547F" w:rsidRPr="00E42C40" w:rsidRDefault="007D547F" w:rsidP="0047393A">
            <w:r>
              <w:t>Обобщение знаний о стилях англоязычной речи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45178D" w:rsidRDefault="007D547F" w:rsidP="00F7466C"/>
        </w:tc>
        <w:tc>
          <w:tcPr>
            <w:tcW w:w="167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8261FA"/>
        </w:tc>
        <w:tc>
          <w:tcPr>
            <w:tcW w:w="16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A00C25" w:rsidRDefault="007D547F" w:rsidP="00E71CF4">
            <w:r>
              <w:t>Правила написания неофициаль-ного письма</w:t>
            </w:r>
          </w:p>
        </w:tc>
        <w:tc>
          <w:tcPr>
            <w:tcW w:w="1559" w:type="dxa"/>
            <w:gridSpan w:val="2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F7466C">
            <w:r>
              <w:t>Стили ПР:</w:t>
            </w:r>
          </w:p>
          <w:p w:rsidR="007D547F" w:rsidRDefault="007D547F" w:rsidP="00F7466C">
            <w:r>
              <w:t>официальные, полуофи-циальные,</w:t>
            </w:r>
          </w:p>
          <w:p w:rsidR="007D547F" w:rsidRDefault="007D547F" w:rsidP="00F7466C">
            <w:r>
              <w:t>неофициальные</w:t>
            </w:r>
          </w:p>
          <w:p w:rsidR="007D547F" w:rsidRDefault="007D547F" w:rsidP="00F7466C">
            <w:r>
              <w:t>С.22</w:t>
            </w:r>
          </w:p>
        </w:tc>
        <w:tc>
          <w:tcPr>
            <w:tcW w:w="1843" w:type="dxa"/>
            <w:gridSpan w:val="2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D547F" w:rsidRDefault="007D547F" w:rsidP="00E21864"/>
        </w:tc>
        <w:tc>
          <w:tcPr>
            <w:tcW w:w="178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7D547F" w:rsidRDefault="007D547F" w:rsidP="0047393A"/>
        </w:tc>
        <w:tc>
          <w:tcPr>
            <w:tcW w:w="1701" w:type="dxa"/>
            <w:gridSpan w:val="3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8261FA" w:rsidRDefault="007D547F" w:rsidP="00F7466C"/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7D547F" w:rsidRPr="003A7B0A" w:rsidRDefault="007D547F" w:rsidP="00F7466C"/>
        </w:tc>
        <w:tc>
          <w:tcPr>
            <w:tcW w:w="1335" w:type="dxa"/>
            <w:gridSpan w:val="3"/>
            <w:tcBorders>
              <w:top w:val="nil"/>
              <w:bottom w:val="nil"/>
            </w:tcBorders>
          </w:tcPr>
          <w:p w:rsidR="007D547F" w:rsidRPr="003A7B0A" w:rsidRDefault="007D547F" w:rsidP="00F7466C"/>
        </w:tc>
      </w:tr>
      <w:tr w:rsidR="007D547F" w:rsidRPr="00C864D0">
        <w:trPr>
          <w:trHeight w:val="2485"/>
        </w:trPr>
        <w:tc>
          <w:tcPr>
            <w:tcW w:w="5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F7466C">
            <w:r>
              <w:t>22</w:t>
            </w:r>
          </w:p>
        </w:tc>
        <w:tc>
          <w:tcPr>
            <w:tcW w:w="172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47393A">
            <w:r>
              <w:t>П</w:t>
            </w:r>
            <w:r w:rsidRPr="00E42C40">
              <w:t>исьмо друг</w:t>
            </w:r>
            <w:r>
              <w:t>у Развитие навыков ПР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45178D" w:rsidRDefault="007D547F" w:rsidP="00F7466C"/>
        </w:tc>
        <w:tc>
          <w:tcPr>
            <w:tcW w:w="167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8261FA"/>
        </w:tc>
        <w:tc>
          <w:tcPr>
            <w:tcW w:w="16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E71CF4"/>
        </w:tc>
        <w:tc>
          <w:tcPr>
            <w:tcW w:w="1559" w:type="dxa"/>
            <w:gridSpan w:val="2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F7466C">
            <w:r>
              <w:t>Анализ образца письма</w:t>
            </w:r>
          </w:p>
          <w:p w:rsidR="007D547F" w:rsidRDefault="007D547F" w:rsidP="00F7466C">
            <w:r>
              <w:t>Упр.3с.23</w:t>
            </w:r>
          </w:p>
        </w:tc>
        <w:tc>
          <w:tcPr>
            <w:tcW w:w="1843" w:type="dxa"/>
            <w:gridSpan w:val="2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D547F" w:rsidRDefault="007D547F" w:rsidP="00E21864">
            <w:r>
              <w:t>Типы писем:</w:t>
            </w:r>
          </w:p>
          <w:p w:rsidR="007D547F" w:rsidRDefault="007D547F" w:rsidP="00E21864">
            <w:r>
              <w:t>Сопоставление начала письма с его окончанием</w:t>
            </w:r>
          </w:p>
          <w:p w:rsidR="007D547F" w:rsidRDefault="007D547F" w:rsidP="00E21864">
            <w:r>
              <w:t>Упр.1 с.23</w:t>
            </w:r>
          </w:p>
        </w:tc>
        <w:tc>
          <w:tcPr>
            <w:tcW w:w="178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7D547F" w:rsidRDefault="007D547F" w:rsidP="0047393A"/>
        </w:tc>
        <w:tc>
          <w:tcPr>
            <w:tcW w:w="1701" w:type="dxa"/>
            <w:gridSpan w:val="3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F7466C">
            <w:r>
              <w:t>Письмо-совет другу</w:t>
            </w:r>
          </w:p>
          <w:p w:rsidR="007D547F" w:rsidRPr="008261FA" w:rsidRDefault="007D547F" w:rsidP="00F7466C">
            <w:r>
              <w:t>Упр.2 с.23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7D547F" w:rsidRPr="003A7B0A" w:rsidRDefault="007D547F" w:rsidP="00F7466C"/>
        </w:tc>
        <w:tc>
          <w:tcPr>
            <w:tcW w:w="1335" w:type="dxa"/>
            <w:gridSpan w:val="3"/>
            <w:tcBorders>
              <w:top w:val="nil"/>
              <w:bottom w:val="nil"/>
            </w:tcBorders>
          </w:tcPr>
          <w:p w:rsidR="007D547F" w:rsidRPr="003A7B0A" w:rsidRDefault="007D547F" w:rsidP="00F7466C"/>
        </w:tc>
      </w:tr>
      <w:tr w:rsidR="007D547F" w:rsidRPr="00C864D0">
        <w:trPr>
          <w:trHeight w:val="2485"/>
        </w:trPr>
        <w:tc>
          <w:tcPr>
            <w:tcW w:w="5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F7466C">
            <w:r>
              <w:t>23</w:t>
            </w:r>
          </w:p>
        </w:tc>
        <w:tc>
          <w:tcPr>
            <w:tcW w:w="172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47393A">
            <w:r>
              <w:t>П</w:t>
            </w:r>
            <w:r w:rsidRPr="00811BB2">
              <w:t>исьмо-жалоб</w:t>
            </w:r>
            <w:r>
              <w:t>а</w:t>
            </w:r>
          </w:p>
          <w:p w:rsidR="007D547F" w:rsidRPr="00811BB2" w:rsidRDefault="007D547F" w:rsidP="0047393A">
            <w:r>
              <w:t>Официальный стиль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45178D" w:rsidRDefault="007D547F" w:rsidP="00F7466C"/>
        </w:tc>
        <w:tc>
          <w:tcPr>
            <w:tcW w:w="167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8261FA"/>
        </w:tc>
        <w:tc>
          <w:tcPr>
            <w:tcW w:w="16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E71CF4">
            <w:r>
              <w:t>Правила написания официаль-ного письма</w:t>
            </w:r>
          </w:p>
          <w:p w:rsidR="007D547F" w:rsidRDefault="007D547F" w:rsidP="00E71CF4">
            <w:r>
              <w:t>С.24</w:t>
            </w:r>
          </w:p>
        </w:tc>
        <w:tc>
          <w:tcPr>
            <w:tcW w:w="1559" w:type="dxa"/>
            <w:gridSpan w:val="2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621F3C" w:rsidRDefault="007D547F" w:rsidP="00621F3C">
            <w:r w:rsidRPr="00621F3C">
              <w:t>с.24 упр.1</w:t>
            </w:r>
          </w:p>
          <w:p w:rsidR="007D547F" w:rsidRDefault="007D547F" w:rsidP="00621F3C">
            <w:r>
              <w:t>РТ с.15 упр.</w:t>
            </w:r>
            <w:r w:rsidRPr="00621F3C">
              <w:t>6</w:t>
            </w:r>
          </w:p>
        </w:tc>
        <w:tc>
          <w:tcPr>
            <w:tcW w:w="1843" w:type="dxa"/>
            <w:gridSpan w:val="2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D547F" w:rsidRDefault="007D547F" w:rsidP="00E21864">
            <w:r>
              <w:t>Чтение текста и выполнение заданий с последующим</w:t>
            </w:r>
          </w:p>
          <w:p w:rsidR="007D547F" w:rsidRDefault="007D547F" w:rsidP="00E21864">
            <w:r>
              <w:t>обобщением</w:t>
            </w:r>
          </w:p>
          <w:p w:rsidR="007D547F" w:rsidRDefault="007D547F" w:rsidP="00E21864">
            <w:r>
              <w:t>Упр.2 с.24</w:t>
            </w:r>
          </w:p>
        </w:tc>
        <w:tc>
          <w:tcPr>
            <w:tcW w:w="178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7D547F" w:rsidRDefault="007D547F" w:rsidP="0047393A"/>
        </w:tc>
        <w:tc>
          <w:tcPr>
            <w:tcW w:w="1701" w:type="dxa"/>
            <w:gridSpan w:val="3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F7466C"/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7D547F" w:rsidRPr="003A7B0A" w:rsidRDefault="007D547F" w:rsidP="00F7466C"/>
        </w:tc>
        <w:tc>
          <w:tcPr>
            <w:tcW w:w="1335" w:type="dxa"/>
            <w:gridSpan w:val="3"/>
            <w:tcBorders>
              <w:top w:val="nil"/>
              <w:bottom w:val="nil"/>
            </w:tcBorders>
          </w:tcPr>
          <w:p w:rsidR="007D547F" w:rsidRPr="003A7B0A" w:rsidRDefault="007D547F" w:rsidP="00F7466C"/>
        </w:tc>
      </w:tr>
      <w:tr w:rsidR="007D547F" w:rsidRPr="00C864D0">
        <w:trPr>
          <w:trHeight w:val="2485"/>
        </w:trPr>
        <w:tc>
          <w:tcPr>
            <w:tcW w:w="5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F7466C">
            <w:r>
              <w:t>24</w:t>
            </w:r>
          </w:p>
        </w:tc>
        <w:tc>
          <w:tcPr>
            <w:tcW w:w="172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621F3C">
            <w:r>
              <w:t>П</w:t>
            </w:r>
            <w:r w:rsidRPr="00811BB2">
              <w:t>исьмо-жалоб</w:t>
            </w:r>
            <w:r>
              <w:t>а</w:t>
            </w:r>
          </w:p>
          <w:p w:rsidR="007D547F" w:rsidRDefault="007D547F" w:rsidP="0047393A">
            <w:r>
              <w:t>Отработка навыков ПР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45178D" w:rsidRDefault="007D547F" w:rsidP="00F7466C"/>
        </w:tc>
        <w:tc>
          <w:tcPr>
            <w:tcW w:w="167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8261FA"/>
        </w:tc>
        <w:tc>
          <w:tcPr>
            <w:tcW w:w="16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E71CF4"/>
        </w:tc>
        <w:tc>
          <w:tcPr>
            <w:tcW w:w="1559" w:type="dxa"/>
            <w:gridSpan w:val="2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621F3C" w:rsidRDefault="007D547F" w:rsidP="00621F3C">
            <w:r>
              <w:t>Заполнение пропусков с последую-щим объяснением</w:t>
            </w:r>
          </w:p>
          <w:p w:rsidR="007D547F" w:rsidRPr="00621F3C" w:rsidRDefault="007D547F" w:rsidP="00621F3C">
            <w:r>
              <w:t>Упр.6 с.25</w:t>
            </w:r>
          </w:p>
        </w:tc>
        <w:tc>
          <w:tcPr>
            <w:tcW w:w="1843" w:type="dxa"/>
            <w:gridSpan w:val="2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D547F" w:rsidRDefault="007D547F" w:rsidP="00DA4E60">
            <w:r>
              <w:t>Установление логической последователь-ности текста</w:t>
            </w:r>
          </w:p>
          <w:p w:rsidR="007D547F" w:rsidRPr="00621F3C" w:rsidRDefault="007D547F" w:rsidP="00621F3C">
            <w:r>
              <w:t>Упр.3 с.25</w:t>
            </w:r>
          </w:p>
          <w:p w:rsidR="007D547F" w:rsidRDefault="007D547F" w:rsidP="00621F3C">
            <w:r w:rsidRPr="00621F3C">
              <w:t>РТ с.15 упр.5</w:t>
            </w:r>
          </w:p>
        </w:tc>
        <w:tc>
          <w:tcPr>
            <w:tcW w:w="178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7D547F" w:rsidRDefault="007D547F" w:rsidP="0047393A"/>
        </w:tc>
        <w:tc>
          <w:tcPr>
            <w:tcW w:w="1701" w:type="dxa"/>
            <w:gridSpan w:val="3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DA4E60" w:rsidRDefault="007D547F" w:rsidP="00DA4E60">
            <w:r>
              <w:t>Упр.7 с.25</w:t>
            </w:r>
          </w:p>
          <w:p w:rsidR="007D547F" w:rsidRPr="00DA4E60" w:rsidRDefault="007D547F" w:rsidP="00DA4E60">
            <w:r>
              <w:t>РТ с.15 упр.</w:t>
            </w:r>
            <w:r w:rsidRPr="00DA4E60">
              <w:t>7</w:t>
            </w:r>
          </w:p>
          <w:p w:rsidR="007D547F" w:rsidRDefault="007D547F" w:rsidP="00F7466C"/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7D547F" w:rsidRPr="003A7B0A" w:rsidRDefault="007D547F" w:rsidP="00F7466C"/>
        </w:tc>
        <w:tc>
          <w:tcPr>
            <w:tcW w:w="1335" w:type="dxa"/>
            <w:gridSpan w:val="3"/>
            <w:tcBorders>
              <w:top w:val="nil"/>
              <w:bottom w:val="nil"/>
            </w:tcBorders>
          </w:tcPr>
          <w:p w:rsidR="007D547F" w:rsidRPr="003A7B0A" w:rsidRDefault="007D547F" w:rsidP="00034A95"/>
        </w:tc>
      </w:tr>
      <w:tr w:rsidR="007D547F" w:rsidRPr="00C864D0">
        <w:trPr>
          <w:trHeight w:val="2485"/>
        </w:trPr>
        <w:tc>
          <w:tcPr>
            <w:tcW w:w="5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F7466C">
            <w:r>
              <w:t>25</w:t>
            </w:r>
          </w:p>
        </w:tc>
        <w:tc>
          <w:tcPr>
            <w:tcW w:w="172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621F3C">
            <w:r w:rsidRPr="001B12AC">
              <w:t>Через страны и культуры</w:t>
            </w:r>
          </w:p>
          <w:p w:rsidR="007D547F" w:rsidRDefault="007D547F" w:rsidP="00621F3C">
            <w:r>
              <w:t>Совершенствование навыков ознакомительного чтения</w:t>
            </w:r>
          </w:p>
          <w:p w:rsidR="007D547F" w:rsidRDefault="007D547F" w:rsidP="00621F3C"/>
          <w:p w:rsidR="007D547F" w:rsidRPr="00810A1C" w:rsidRDefault="007D547F" w:rsidP="00621F3C"/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45178D" w:rsidRDefault="007D547F" w:rsidP="00F7466C"/>
        </w:tc>
        <w:tc>
          <w:tcPr>
            <w:tcW w:w="167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8261FA">
            <w:r>
              <w:t>Виды транспорта,</w:t>
            </w:r>
          </w:p>
          <w:p w:rsidR="007D547F" w:rsidRDefault="007D547F" w:rsidP="008261FA">
            <w:r>
              <w:t>лексика по тексту</w:t>
            </w:r>
          </w:p>
          <w:p w:rsidR="007D547F" w:rsidRDefault="007D547F" w:rsidP="008261FA">
            <w:r>
              <w:t>Упр.2 с.26</w:t>
            </w:r>
          </w:p>
        </w:tc>
        <w:tc>
          <w:tcPr>
            <w:tcW w:w="16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E71CF4"/>
        </w:tc>
        <w:tc>
          <w:tcPr>
            <w:tcW w:w="1559" w:type="dxa"/>
            <w:gridSpan w:val="2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621F3C">
            <w:r>
              <w:t>Описание необычных видов транспорта с использованием опор и выражение личного отношения к данному транспорту</w:t>
            </w:r>
          </w:p>
          <w:p w:rsidR="007D547F" w:rsidRDefault="007D547F" w:rsidP="00621F3C">
            <w:r>
              <w:t>Упр.1 с.26</w:t>
            </w:r>
          </w:p>
        </w:tc>
        <w:tc>
          <w:tcPr>
            <w:tcW w:w="1843" w:type="dxa"/>
            <w:gridSpan w:val="2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D547F" w:rsidRDefault="007D547F" w:rsidP="00DA4E60">
            <w:r>
              <w:t>Чтение текста с пониманием основного содержания Упр.3 с.26</w:t>
            </w:r>
          </w:p>
        </w:tc>
        <w:tc>
          <w:tcPr>
            <w:tcW w:w="178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7D547F" w:rsidRDefault="007D547F" w:rsidP="0047393A"/>
        </w:tc>
        <w:tc>
          <w:tcPr>
            <w:tcW w:w="1701" w:type="dxa"/>
            <w:gridSpan w:val="3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DA4E60"/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7D547F" w:rsidRPr="003A7B0A" w:rsidRDefault="007D547F" w:rsidP="00F7466C"/>
        </w:tc>
        <w:tc>
          <w:tcPr>
            <w:tcW w:w="1335" w:type="dxa"/>
            <w:gridSpan w:val="3"/>
            <w:tcBorders>
              <w:top w:val="nil"/>
              <w:bottom w:val="nil"/>
            </w:tcBorders>
          </w:tcPr>
          <w:p w:rsidR="007D547F" w:rsidRPr="003A7B0A" w:rsidRDefault="007D547F" w:rsidP="00F7466C"/>
        </w:tc>
      </w:tr>
      <w:tr w:rsidR="007D547F" w:rsidRPr="00C864D0">
        <w:trPr>
          <w:trHeight w:val="2485"/>
        </w:trPr>
        <w:tc>
          <w:tcPr>
            <w:tcW w:w="5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F7466C">
            <w:r>
              <w:t>26</w:t>
            </w:r>
          </w:p>
        </w:tc>
        <w:tc>
          <w:tcPr>
            <w:tcW w:w="172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621F3C">
            <w:r>
              <w:t xml:space="preserve">Необычные виды транспорта </w:t>
            </w:r>
            <w:r w:rsidRPr="001B12AC">
              <w:t xml:space="preserve"> в мире</w:t>
            </w:r>
          </w:p>
          <w:p w:rsidR="007D547F" w:rsidRDefault="007D547F" w:rsidP="00621F3C">
            <w:r>
              <w:t>Развитие навыков проектной деятельности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45178D" w:rsidRDefault="007D547F" w:rsidP="00F7466C"/>
        </w:tc>
        <w:tc>
          <w:tcPr>
            <w:tcW w:w="167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8261FA"/>
        </w:tc>
        <w:tc>
          <w:tcPr>
            <w:tcW w:w="16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E71CF4"/>
        </w:tc>
        <w:tc>
          <w:tcPr>
            <w:tcW w:w="1559" w:type="dxa"/>
            <w:gridSpan w:val="2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621F3C">
            <w:r>
              <w:t xml:space="preserve">Краткие сообщения о своих исследованиях </w:t>
            </w:r>
          </w:p>
        </w:tc>
        <w:tc>
          <w:tcPr>
            <w:tcW w:w="1843" w:type="dxa"/>
            <w:gridSpan w:val="2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D547F" w:rsidRDefault="007D547F" w:rsidP="00DA4E60"/>
        </w:tc>
        <w:tc>
          <w:tcPr>
            <w:tcW w:w="178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7D547F" w:rsidRDefault="007D547F" w:rsidP="0047393A"/>
        </w:tc>
        <w:tc>
          <w:tcPr>
            <w:tcW w:w="1701" w:type="dxa"/>
            <w:gridSpan w:val="3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DA4E60">
            <w:r>
              <w:t>Оформление презентации</w:t>
            </w:r>
          </w:p>
          <w:p w:rsidR="007D547F" w:rsidRDefault="007D547F" w:rsidP="00DA4E60">
            <w:r>
              <w:t>Групповой проект</w:t>
            </w:r>
          </w:p>
          <w:p w:rsidR="007D547F" w:rsidRDefault="007D547F" w:rsidP="00DA4E60">
            <w:r>
              <w:t>С.27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7D547F" w:rsidRPr="003A7B0A" w:rsidRDefault="007D547F" w:rsidP="00F7466C"/>
        </w:tc>
        <w:tc>
          <w:tcPr>
            <w:tcW w:w="1335" w:type="dxa"/>
            <w:gridSpan w:val="3"/>
            <w:tcBorders>
              <w:top w:val="nil"/>
              <w:bottom w:val="nil"/>
            </w:tcBorders>
          </w:tcPr>
          <w:p w:rsidR="007D547F" w:rsidRPr="003A7B0A" w:rsidRDefault="007D547F" w:rsidP="00F7466C"/>
        </w:tc>
      </w:tr>
      <w:tr w:rsidR="007D547F" w:rsidRPr="00C864D0">
        <w:trPr>
          <w:trHeight w:val="2485"/>
        </w:trPr>
        <w:tc>
          <w:tcPr>
            <w:tcW w:w="5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F7466C">
            <w:r>
              <w:t>27</w:t>
            </w:r>
          </w:p>
        </w:tc>
        <w:tc>
          <w:tcPr>
            <w:tcW w:w="172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621F3C">
            <w:r>
              <w:t>Защита проекта</w:t>
            </w:r>
          </w:p>
          <w:p w:rsidR="007D547F" w:rsidRDefault="007D547F" w:rsidP="00621F3C">
            <w:r>
              <w:t>Совершенствование навыков публичных выступлений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45178D" w:rsidRDefault="007D547F" w:rsidP="00F7466C"/>
        </w:tc>
        <w:tc>
          <w:tcPr>
            <w:tcW w:w="167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8261FA"/>
        </w:tc>
        <w:tc>
          <w:tcPr>
            <w:tcW w:w="16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E71CF4"/>
        </w:tc>
        <w:tc>
          <w:tcPr>
            <w:tcW w:w="1559" w:type="dxa"/>
            <w:gridSpan w:val="2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61309E">
            <w:r>
              <w:t xml:space="preserve">Высказыва-ния по теме «Необычные виды транспорта </w:t>
            </w:r>
            <w:r w:rsidRPr="001B12AC">
              <w:t xml:space="preserve"> в мире</w:t>
            </w:r>
            <w:r>
              <w:t>»,</w:t>
            </w:r>
          </w:p>
          <w:p w:rsidR="007D547F" w:rsidRDefault="007D547F" w:rsidP="00621F3C">
            <w:r>
              <w:t xml:space="preserve"> ответы на вопросы одноклассников</w:t>
            </w:r>
          </w:p>
        </w:tc>
        <w:tc>
          <w:tcPr>
            <w:tcW w:w="1843" w:type="dxa"/>
            <w:gridSpan w:val="2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D547F" w:rsidRDefault="007D547F" w:rsidP="00DA4E60"/>
        </w:tc>
        <w:tc>
          <w:tcPr>
            <w:tcW w:w="178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7D547F" w:rsidRDefault="007D547F" w:rsidP="0047393A"/>
        </w:tc>
        <w:tc>
          <w:tcPr>
            <w:tcW w:w="1701" w:type="dxa"/>
            <w:gridSpan w:val="3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DA4E60"/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7D547F" w:rsidRPr="003A7B0A" w:rsidRDefault="007D547F" w:rsidP="00F7466C"/>
        </w:tc>
        <w:tc>
          <w:tcPr>
            <w:tcW w:w="1335" w:type="dxa"/>
            <w:gridSpan w:val="3"/>
            <w:tcBorders>
              <w:top w:val="nil"/>
              <w:bottom w:val="nil"/>
            </w:tcBorders>
          </w:tcPr>
          <w:p w:rsidR="007D547F" w:rsidRPr="003A7B0A" w:rsidRDefault="007D547F" w:rsidP="00F7466C"/>
        </w:tc>
      </w:tr>
      <w:tr w:rsidR="007D547F" w:rsidRPr="00C864D0">
        <w:trPr>
          <w:trHeight w:val="2485"/>
        </w:trPr>
        <w:tc>
          <w:tcPr>
            <w:tcW w:w="5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F7466C">
            <w:r>
              <w:t>28</w:t>
            </w:r>
          </w:p>
        </w:tc>
        <w:tc>
          <w:tcPr>
            <w:tcW w:w="172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61309E">
            <w:r w:rsidRPr="002E0C76">
              <w:t>Литерату</w:t>
            </w:r>
            <w:r>
              <w:t>ра</w:t>
            </w:r>
          </w:p>
          <w:p w:rsidR="007D547F" w:rsidRDefault="007D547F" w:rsidP="0061309E">
            <w:r>
              <w:t xml:space="preserve"> Знакомство с творчеством </w:t>
            </w:r>
            <w:r w:rsidRPr="002E0C76">
              <w:t>Жюль Верна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45178D" w:rsidRDefault="007D547F" w:rsidP="00F7466C"/>
        </w:tc>
        <w:tc>
          <w:tcPr>
            <w:tcW w:w="167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8261FA">
            <w:r>
              <w:t xml:space="preserve">Лексика по тексту </w:t>
            </w:r>
          </w:p>
          <w:p w:rsidR="007D547F" w:rsidRDefault="007D547F" w:rsidP="008261FA">
            <w:r>
              <w:t>Упр.4,5,6с.28</w:t>
            </w:r>
          </w:p>
        </w:tc>
        <w:tc>
          <w:tcPr>
            <w:tcW w:w="16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E71CF4"/>
        </w:tc>
        <w:tc>
          <w:tcPr>
            <w:tcW w:w="1559" w:type="dxa"/>
            <w:gridSpan w:val="2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621F3C">
            <w:r>
              <w:t>Сообщение об авторе</w:t>
            </w:r>
          </w:p>
          <w:p w:rsidR="007D547F" w:rsidRDefault="007D547F" w:rsidP="00621F3C">
            <w:r>
              <w:t>Упр.1с.28</w:t>
            </w:r>
          </w:p>
        </w:tc>
        <w:tc>
          <w:tcPr>
            <w:tcW w:w="1843" w:type="dxa"/>
            <w:gridSpan w:val="2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D547F" w:rsidRDefault="007D547F" w:rsidP="0061309E">
            <w:r>
              <w:t>Прогнозирова-ние содержания текста</w:t>
            </w:r>
          </w:p>
          <w:p w:rsidR="007D547F" w:rsidRDefault="007D547F" w:rsidP="0061309E">
            <w:r>
              <w:t xml:space="preserve">Упр.2с.28 </w:t>
            </w:r>
          </w:p>
        </w:tc>
        <w:tc>
          <w:tcPr>
            <w:tcW w:w="178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7D547F" w:rsidRDefault="007D547F" w:rsidP="0047393A"/>
        </w:tc>
        <w:tc>
          <w:tcPr>
            <w:tcW w:w="1701" w:type="dxa"/>
            <w:gridSpan w:val="3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DA4E60"/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7D547F" w:rsidRPr="003A7B0A" w:rsidRDefault="007D547F" w:rsidP="00F7466C"/>
        </w:tc>
        <w:tc>
          <w:tcPr>
            <w:tcW w:w="1335" w:type="dxa"/>
            <w:gridSpan w:val="3"/>
            <w:tcBorders>
              <w:top w:val="nil"/>
              <w:bottom w:val="nil"/>
            </w:tcBorders>
          </w:tcPr>
          <w:p w:rsidR="007D547F" w:rsidRPr="003A7B0A" w:rsidRDefault="007D547F" w:rsidP="00F7466C"/>
        </w:tc>
      </w:tr>
      <w:tr w:rsidR="007D547F" w:rsidRPr="00C864D0">
        <w:trPr>
          <w:trHeight w:val="2485"/>
        </w:trPr>
        <w:tc>
          <w:tcPr>
            <w:tcW w:w="5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F7466C">
            <w:r>
              <w:t>29</w:t>
            </w:r>
          </w:p>
        </w:tc>
        <w:tc>
          <w:tcPr>
            <w:tcW w:w="172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61309E">
            <w:r>
              <w:t>Подготовка к ЕГЭ</w:t>
            </w:r>
          </w:p>
          <w:p w:rsidR="007D547F" w:rsidRPr="002E0C76" w:rsidRDefault="007D547F" w:rsidP="0061309E">
            <w:r>
              <w:t>Развитие навыков чтения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45178D" w:rsidRDefault="007D547F" w:rsidP="00F7466C"/>
        </w:tc>
        <w:tc>
          <w:tcPr>
            <w:tcW w:w="167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8261FA"/>
        </w:tc>
        <w:tc>
          <w:tcPr>
            <w:tcW w:w="16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DE4D5A" w:rsidRDefault="007D547F" w:rsidP="00E71CF4">
            <w:r w:rsidRPr="002E0C76">
              <w:t>обучение переводу с англ. на русский</w:t>
            </w:r>
          </w:p>
          <w:p w:rsidR="007D547F" w:rsidRDefault="007D547F" w:rsidP="00E71CF4">
            <w:r>
              <w:t>упр.8с.29</w:t>
            </w:r>
          </w:p>
        </w:tc>
        <w:tc>
          <w:tcPr>
            <w:tcW w:w="1559" w:type="dxa"/>
            <w:gridSpan w:val="2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621F3C"/>
        </w:tc>
        <w:tc>
          <w:tcPr>
            <w:tcW w:w="1843" w:type="dxa"/>
            <w:gridSpan w:val="2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D547F" w:rsidRPr="002E0C76" w:rsidRDefault="007D547F" w:rsidP="0061309E">
            <w:r w:rsidRPr="002E0C76">
              <w:t>ЕГЭ-р.2-Чтение-установл.</w:t>
            </w:r>
          </w:p>
          <w:p w:rsidR="007D547F" w:rsidRDefault="007D547F" w:rsidP="0061309E">
            <w:r>
              <w:t>логических связей</w:t>
            </w:r>
          </w:p>
          <w:p w:rsidR="007D547F" w:rsidRPr="002E0C76" w:rsidRDefault="007D547F" w:rsidP="0061309E">
            <w:r>
              <w:t>Упр.3с.28</w:t>
            </w:r>
          </w:p>
        </w:tc>
        <w:tc>
          <w:tcPr>
            <w:tcW w:w="178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7D547F" w:rsidRDefault="007D547F" w:rsidP="0047393A">
            <w:r>
              <w:t>Аудирование с пониманием необходимой информации</w:t>
            </w:r>
          </w:p>
          <w:p w:rsidR="007D547F" w:rsidRDefault="007D547F" w:rsidP="0047393A">
            <w:r>
              <w:t>Упр.7ас.29</w:t>
            </w:r>
          </w:p>
        </w:tc>
        <w:tc>
          <w:tcPr>
            <w:tcW w:w="1701" w:type="dxa"/>
            <w:gridSpan w:val="3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DA4E60"/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7D547F" w:rsidRPr="003A7B0A" w:rsidRDefault="007D547F" w:rsidP="00F7466C"/>
        </w:tc>
        <w:tc>
          <w:tcPr>
            <w:tcW w:w="1335" w:type="dxa"/>
            <w:gridSpan w:val="3"/>
            <w:tcBorders>
              <w:top w:val="nil"/>
              <w:bottom w:val="nil"/>
            </w:tcBorders>
          </w:tcPr>
          <w:p w:rsidR="007D547F" w:rsidRPr="003A7B0A" w:rsidRDefault="007D547F" w:rsidP="00F7466C"/>
        </w:tc>
      </w:tr>
      <w:tr w:rsidR="007D547F" w:rsidRPr="00C864D0">
        <w:trPr>
          <w:trHeight w:val="2485"/>
        </w:trPr>
        <w:tc>
          <w:tcPr>
            <w:tcW w:w="5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F7466C">
            <w:r>
              <w:t>30</w:t>
            </w:r>
          </w:p>
        </w:tc>
        <w:tc>
          <w:tcPr>
            <w:tcW w:w="172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61309E">
            <w:r w:rsidRPr="007062BF">
              <w:t>Наши энергетичес</w:t>
            </w:r>
            <w:r>
              <w:t>-</w:t>
            </w:r>
            <w:r w:rsidRPr="007062BF">
              <w:t>кие ресурсы</w:t>
            </w:r>
          </w:p>
          <w:p w:rsidR="007D547F" w:rsidRDefault="007D547F" w:rsidP="0061309E">
            <w:r>
              <w:t>Развитие дискуссион-ных навыков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45178D" w:rsidRDefault="007D547F" w:rsidP="00F7466C"/>
        </w:tc>
        <w:tc>
          <w:tcPr>
            <w:tcW w:w="167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8261FA">
            <w:r>
              <w:t>Лексика по энергоресур-сам</w:t>
            </w:r>
          </w:p>
        </w:tc>
        <w:tc>
          <w:tcPr>
            <w:tcW w:w="16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2E0C76" w:rsidRDefault="007D547F" w:rsidP="00E71CF4">
            <w:r>
              <w:t>Словообразо-вание</w:t>
            </w:r>
          </w:p>
        </w:tc>
        <w:tc>
          <w:tcPr>
            <w:tcW w:w="1559" w:type="dxa"/>
            <w:gridSpan w:val="2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621F3C">
            <w:r>
              <w:t>Рассуждениеи обсуждение о пользе использова-ния воды, ветра и солнечной энергии как энергоресурсах упр.4с.30</w:t>
            </w:r>
          </w:p>
        </w:tc>
        <w:tc>
          <w:tcPr>
            <w:tcW w:w="1843" w:type="dxa"/>
            <w:gridSpan w:val="2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D547F" w:rsidRDefault="007D547F" w:rsidP="0061309E">
            <w:r>
              <w:t>Предвосхище-ние событий текста</w:t>
            </w:r>
          </w:p>
          <w:p w:rsidR="007D547F" w:rsidRPr="002E0C76" w:rsidRDefault="007D547F" w:rsidP="0061309E">
            <w:r>
              <w:t>Упр.1с30</w:t>
            </w:r>
          </w:p>
        </w:tc>
        <w:tc>
          <w:tcPr>
            <w:tcW w:w="178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7D547F" w:rsidRDefault="007D547F" w:rsidP="0047393A"/>
        </w:tc>
        <w:tc>
          <w:tcPr>
            <w:tcW w:w="1701" w:type="dxa"/>
            <w:gridSpan w:val="3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DA4E60"/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7D547F" w:rsidRPr="003A7B0A" w:rsidRDefault="007D547F" w:rsidP="00F7466C"/>
        </w:tc>
        <w:tc>
          <w:tcPr>
            <w:tcW w:w="1335" w:type="dxa"/>
            <w:gridSpan w:val="3"/>
            <w:tcBorders>
              <w:top w:val="nil"/>
              <w:bottom w:val="nil"/>
            </w:tcBorders>
          </w:tcPr>
          <w:p w:rsidR="007D547F" w:rsidRPr="003A7B0A" w:rsidRDefault="007D547F" w:rsidP="00B93C95"/>
        </w:tc>
      </w:tr>
      <w:tr w:rsidR="007D547F" w:rsidRPr="00C864D0">
        <w:trPr>
          <w:trHeight w:val="2485"/>
        </w:trPr>
        <w:tc>
          <w:tcPr>
            <w:tcW w:w="5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F7466C">
            <w:r>
              <w:t>31</w:t>
            </w:r>
          </w:p>
        </w:tc>
        <w:tc>
          <w:tcPr>
            <w:tcW w:w="172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61309E">
            <w:r>
              <w:t>Как сберечь энергию дома</w:t>
            </w:r>
          </w:p>
          <w:p w:rsidR="007D547F" w:rsidRDefault="007D547F" w:rsidP="0061309E">
            <w:r>
              <w:t>Развитие умений выполнять творческие работы, используя ресурсы интернета</w:t>
            </w:r>
          </w:p>
          <w:p w:rsidR="007D547F" w:rsidRPr="007062BF" w:rsidRDefault="007D547F" w:rsidP="0061309E"/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45178D" w:rsidRDefault="007D547F" w:rsidP="00F7466C"/>
        </w:tc>
        <w:tc>
          <w:tcPr>
            <w:tcW w:w="167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8261FA"/>
        </w:tc>
        <w:tc>
          <w:tcPr>
            <w:tcW w:w="16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2E0C76" w:rsidRDefault="007D547F" w:rsidP="00E71CF4"/>
        </w:tc>
        <w:tc>
          <w:tcPr>
            <w:tcW w:w="1559" w:type="dxa"/>
            <w:gridSpan w:val="2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621F3C"/>
        </w:tc>
        <w:tc>
          <w:tcPr>
            <w:tcW w:w="1843" w:type="dxa"/>
            <w:gridSpan w:val="2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D547F" w:rsidRDefault="007D547F" w:rsidP="0061309E"/>
        </w:tc>
        <w:tc>
          <w:tcPr>
            <w:tcW w:w="178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7D547F" w:rsidRDefault="007D547F" w:rsidP="0047393A">
            <w:r>
              <w:t>Аудирование с пониманием необходимой информации</w:t>
            </w:r>
          </w:p>
          <w:p w:rsidR="007D547F" w:rsidRDefault="007D547F" w:rsidP="0047393A">
            <w:r>
              <w:t>Упр.5с30</w:t>
            </w:r>
          </w:p>
        </w:tc>
        <w:tc>
          <w:tcPr>
            <w:tcW w:w="1701" w:type="dxa"/>
            <w:gridSpan w:val="3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DA4E60">
            <w:r>
              <w:t>Проект в форме корот-кой статьи</w:t>
            </w:r>
          </w:p>
          <w:p w:rsidR="007D547F" w:rsidRPr="00B93C95" w:rsidRDefault="007D547F" w:rsidP="00DA4E60">
            <w:r>
              <w:t>«Как сберечь энергию</w:t>
            </w:r>
            <w:r w:rsidRPr="007062BF">
              <w:t xml:space="preserve">дома» </w:t>
            </w:r>
            <w:r>
              <w:t xml:space="preserve"> на основе упр.5с.30 и сайтаhttp:www.eere.energy.gov.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7D547F" w:rsidRPr="003A7B0A" w:rsidRDefault="007D547F" w:rsidP="00F7466C"/>
        </w:tc>
        <w:tc>
          <w:tcPr>
            <w:tcW w:w="1335" w:type="dxa"/>
            <w:gridSpan w:val="3"/>
            <w:tcBorders>
              <w:top w:val="nil"/>
              <w:bottom w:val="nil"/>
            </w:tcBorders>
          </w:tcPr>
          <w:p w:rsidR="007D547F" w:rsidRPr="003A7B0A" w:rsidRDefault="007D547F" w:rsidP="00F7466C"/>
        </w:tc>
      </w:tr>
      <w:tr w:rsidR="007D547F" w:rsidRPr="00C864D0">
        <w:trPr>
          <w:trHeight w:val="2485"/>
        </w:trPr>
        <w:tc>
          <w:tcPr>
            <w:tcW w:w="5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63341C" w:rsidRDefault="007D547F" w:rsidP="00F7466C">
            <w:pPr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172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E10478" w:rsidRDefault="007D547F" w:rsidP="008307F6">
            <w:r w:rsidRPr="0063341C">
              <w:t>Проверь себя</w:t>
            </w:r>
            <w:r w:rsidRPr="00E10478">
              <w:t>!</w:t>
            </w:r>
          </w:p>
          <w:p w:rsidR="007D547F" w:rsidRDefault="007D547F" w:rsidP="008307F6">
            <w:r w:rsidRPr="0063341C">
              <w:t>Контроль лексико-грамматичес</w:t>
            </w:r>
            <w:r>
              <w:t>-</w:t>
            </w:r>
            <w:r w:rsidRPr="0063341C">
              <w:t>ких навыков</w:t>
            </w:r>
            <w:r>
              <w:t xml:space="preserve"> и чтения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45178D" w:rsidRDefault="007D547F" w:rsidP="00F7466C"/>
        </w:tc>
        <w:tc>
          <w:tcPr>
            <w:tcW w:w="167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8261FA">
            <w:r>
              <w:t>Упр.1 с.31</w:t>
            </w:r>
          </w:p>
        </w:tc>
        <w:tc>
          <w:tcPr>
            <w:tcW w:w="16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8307F6">
            <w:r>
              <w:t>Упр.2,3,4a,b</w:t>
            </w:r>
          </w:p>
          <w:p w:rsidR="007D547F" w:rsidRPr="002E0C76" w:rsidRDefault="007D547F" w:rsidP="008307F6">
            <w:r>
              <w:t>с.31</w:t>
            </w:r>
          </w:p>
        </w:tc>
        <w:tc>
          <w:tcPr>
            <w:tcW w:w="1559" w:type="dxa"/>
            <w:gridSpan w:val="2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621F3C"/>
        </w:tc>
        <w:tc>
          <w:tcPr>
            <w:tcW w:w="1843" w:type="dxa"/>
            <w:gridSpan w:val="2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D547F" w:rsidRDefault="007D547F" w:rsidP="0061309E">
            <w:r>
              <w:t>Упр.5с.31</w:t>
            </w:r>
          </w:p>
        </w:tc>
        <w:tc>
          <w:tcPr>
            <w:tcW w:w="178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7D547F" w:rsidRDefault="007D547F" w:rsidP="0047393A"/>
        </w:tc>
        <w:tc>
          <w:tcPr>
            <w:tcW w:w="1701" w:type="dxa"/>
            <w:gridSpan w:val="3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DA4E60"/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7D547F" w:rsidRPr="003A7B0A" w:rsidRDefault="007D547F" w:rsidP="00F7466C"/>
        </w:tc>
        <w:tc>
          <w:tcPr>
            <w:tcW w:w="1335" w:type="dxa"/>
            <w:gridSpan w:val="3"/>
            <w:tcBorders>
              <w:top w:val="nil"/>
              <w:bottom w:val="nil"/>
            </w:tcBorders>
          </w:tcPr>
          <w:p w:rsidR="007D547F" w:rsidRPr="003A7B0A" w:rsidRDefault="007D547F" w:rsidP="00F7466C"/>
        </w:tc>
      </w:tr>
      <w:tr w:rsidR="007D547F" w:rsidRPr="00C864D0">
        <w:trPr>
          <w:trHeight w:val="2485"/>
        </w:trPr>
        <w:tc>
          <w:tcPr>
            <w:tcW w:w="5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F7466C">
            <w:pPr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172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8307F6">
            <w:r>
              <w:t>Проверь себя!</w:t>
            </w:r>
          </w:p>
          <w:p w:rsidR="007D547F" w:rsidRPr="0063341C" w:rsidRDefault="007D547F" w:rsidP="008307F6">
            <w:r>
              <w:t>Контроль навыков  УР и ПР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45178D" w:rsidRDefault="007D547F" w:rsidP="00F7466C"/>
        </w:tc>
        <w:tc>
          <w:tcPr>
            <w:tcW w:w="167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63341C" w:rsidRDefault="007D547F" w:rsidP="008261FA"/>
        </w:tc>
        <w:tc>
          <w:tcPr>
            <w:tcW w:w="16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114759" w:rsidRDefault="007D547F" w:rsidP="0063341C"/>
        </w:tc>
        <w:tc>
          <w:tcPr>
            <w:tcW w:w="1559" w:type="dxa"/>
            <w:gridSpan w:val="2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8307F6">
            <w:r>
              <w:t>Сообщение по одной из тем:</w:t>
            </w:r>
          </w:p>
          <w:p w:rsidR="007D547F" w:rsidRDefault="007D547F" w:rsidP="008307F6">
            <w:r>
              <w:t>Досуг;</w:t>
            </w:r>
          </w:p>
          <w:p w:rsidR="007D547F" w:rsidRDefault="007D547F" w:rsidP="008307F6">
            <w:r>
              <w:t>Спортивное событие;</w:t>
            </w:r>
          </w:p>
          <w:p w:rsidR="007D547F" w:rsidRDefault="007D547F" w:rsidP="008307F6">
            <w:r>
              <w:t>Путешествие и виды транспорта</w:t>
            </w:r>
          </w:p>
        </w:tc>
        <w:tc>
          <w:tcPr>
            <w:tcW w:w="1843" w:type="dxa"/>
            <w:gridSpan w:val="2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D547F" w:rsidRDefault="007D547F" w:rsidP="0061309E"/>
        </w:tc>
        <w:tc>
          <w:tcPr>
            <w:tcW w:w="178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7D547F" w:rsidRDefault="007D547F" w:rsidP="0047393A"/>
        </w:tc>
        <w:tc>
          <w:tcPr>
            <w:tcW w:w="1701" w:type="dxa"/>
            <w:gridSpan w:val="3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8307F6">
            <w:r>
              <w:t>Письмо-жалоба или</w:t>
            </w:r>
          </w:p>
          <w:p w:rsidR="007D547F" w:rsidRDefault="007D547F" w:rsidP="008307F6">
            <w:r>
              <w:t>Отзыв о фильме по выбору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7D547F" w:rsidRPr="003A7B0A" w:rsidRDefault="007D547F" w:rsidP="00F7466C"/>
        </w:tc>
        <w:tc>
          <w:tcPr>
            <w:tcW w:w="1335" w:type="dxa"/>
            <w:gridSpan w:val="3"/>
            <w:tcBorders>
              <w:top w:val="nil"/>
              <w:bottom w:val="nil"/>
            </w:tcBorders>
          </w:tcPr>
          <w:p w:rsidR="007D547F" w:rsidRPr="003A7B0A" w:rsidRDefault="007D547F" w:rsidP="00F7466C"/>
        </w:tc>
      </w:tr>
      <w:tr w:rsidR="007D547F" w:rsidRPr="00C864D0">
        <w:trPr>
          <w:trHeight w:val="2485"/>
        </w:trPr>
        <w:tc>
          <w:tcPr>
            <w:tcW w:w="5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114759" w:rsidRDefault="007D547F" w:rsidP="00F7466C">
            <w:r>
              <w:t>34</w:t>
            </w:r>
          </w:p>
        </w:tc>
        <w:tc>
          <w:tcPr>
            <w:tcW w:w="172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7C5F67">
            <w:r w:rsidRPr="00397E0E">
              <w:t>Готовимся к ЕГЭ</w:t>
            </w:r>
          </w:p>
          <w:p w:rsidR="007D547F" w:rsidRPr="0063341C" w:rsidRDefault="007D547F" w:rsidP="007C5F67">
            <w:r>
              <w:t>Лексика и грамматика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45178D" w:rsidRDefault="007D547F" w:rsidP="00F7466C"/>
        </w:tc>
        <w:tc>
          <w:tcPr>
            <w:tcW w:w="167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7C5F67">
            <w:r>
              <w:rPr>
                <w:lang w:val="en-US"/>
              </w:rPr>
              <w:t>Part</w:t>
            </w:r>
            <w:r>
              <w:t>3(лексика</w:t>
            </w:r>
          </w:p>
          <w:p w:rsidR="007D547F" w:rsidRDefault="007D547F" w:rsidP="007C5F67">
            <w:r>
              <w:t>С.33</w:t>
            </w:r>
          </w:p>
          <w:p w:rsidR="007D547F" w:rsidRDefault="007D547F" w:rsidP="007C5F67">
            <w:r>
              <w:rPr>
                <w:lang w:val="en-US"/>
              </w:rPr>
              <w:t>Part</w:t>
            </w:r>
            <w:r>
              <w:t>2(словообразование)</w:t>
            </w:r>
          </w:p>
          <w:p w:rsidR="007D547F" w:rsidRDefault="007D547F" w:rsidP="007C5F67">
            <w:r>
              <w:t>с.33</w:t>
            </w:r>
          </w:p>
        </w:tc>
        <w:tc>
          <w:tcPr>
            <w:tcW w:w="16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8307F6">
            <w:r>
              <w:t>Требования к выполнению данной части</w:t>
            </w:r>
          </w:p>
          <w:p w:rsidR="007D547F" w:rsidRDefault="007D547F" w:rsidP="008307F6">
            <w:r>
              <w:rPr>
                <w:lang w:val="en-US"/>
              </w:rPr>
              <w:t>Part</w:t>
            </w:r>
            <w:r w:rsidRPr="00FE2059">
              <w:t>1</w:t>
            </w:r>
            <w:r>
              <w:t>(грамматика)с.33</w:t>
            </w:r>
          </w:p>
        </w:tc>
        <w:tc>
          <w:tcPr>
            <w:tcW w:w="1559" w:type="dxa"/>
            <w:gridSpan w:val="2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114759"/>
        </w:tc>
        <w:tc>
          <w:tcPr>
            <w:tcW w:w="1843" w:type="dxa"/>
            <w:gridSpan w:val="2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D547F" w:rsidRDefault="007D547F" w:rsidP="0061309E"/>
        </w:tc>
        <w:tc>
          <w:tcPr>
            <w:tcW w:w="178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7D547F" w:rsidRDefault="007D547F" w:rsidP="0047393A"/>
        </w:tc>
        <w:tc>
          <w:tcPr>
            <w:tcW w:w="1701" w:type="dxa"/>
            <w:gridSpan w:val="3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DA4E60"/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7D547F" w:rsidRPr="003A7B0A" w:rsidRDefault="007D547F" w:rsidP="00F7466C"/>
        </w:tc>
        <w:tc>
          <w:tcPr>
            <w:tcW w:w="1335" w:type="dxa"/>
            <w:gridSpan w:val="3"/>
            <w:tcBorders>
              <w:top w:val="nil"/>
              <w:bottom w:val="nil"/>
            </w:tcBorders>
          </w:tcPr>
          <w:p w:rsidR="007D547F" w:rsidRPr="003A7B0A" w:rsidRDefault="007D547F" w:rsidP="00F7466C"/>
        </w:tc>
      </w:tr>
      <w:tr w:rsidR="007D547F" w:rsidRPr="00C864D0">
        <w:trPr>
          <w:trHeight w:val="2485"/>
        </w:trPr>
        <w:tc>
          <w:tcPr>
            <w:tcW w:w="5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F7466C">
            <w:r>
              <w:t>35</w:t>
            </w:r>
          </w:p>
        </w:tc>
        <w:tc>
          <w:tcPr>
            <w:tcW w:w="172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8307F6">
            <w:r w:rsidRPr="00397E0E">
              <w:t>Готовимся к ЕГЭ</w:t>
            </w:r>
          </w:p>
          <w:p w:rsidR="007D547F" w:rsidRDefault="007D547F" w:rsidP="008307F6">
            <w:r w:rsidRPr="002B78BF">
              <w:t>Чтение</w:t>
            </w:r>
            <w:r>
              <w:t xml:space="preserve"> Аудирование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45178D" w:rsidRDefault="007D547F" w:rsidP="00F7466C"/>
        </w:tc>
        <w:tc>
          <w:tcPr>
            <w:tcW w:w="167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8261FA"/>
        </w:tc>
        <w:tc>
          <w:tcPr>
            <w:tcW w:w="16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63341C"/>
        </w:tc>
        <w:tc>
          <w:tcPr>
            <w:tcW w:w="1559" w:type="dxa"/>
            <w:gridSpan w:val="2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114759"/>
        </w:tc>
        <w:tc>
          <w:tcPr>
            <w:tcW w:w="1843" w:type="dxa"/>
            <w:gridSpan w:val="2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D547F" w:rsidRDefault="007D547F" w:rsidP="008307F6">
            <w:r>
              <w:t>Требования к чтению:</w:t>
            </w:r>
          </w:p>
          <w:p w:rsidR="007D547F" w:rsidRDefault="007D547F" w:rsidP="008307F6">
            <w:r>
              <w:t>ознакомитель-ное, поисковое и изучающее</w:t>
            </w:r>
          </w:p>
          <w:p w:rsidR="007D547F" w:rsidRDefault="007D547F" w:rsidP="008307F6">
            <w:r>
              <w:t>Установление логических связей в тексте</w:t>
            </w:r>
          </w:p>
          <w:p w:rsidR="007D547F" w:rsidRDefault="007D547F" w:rsidP="008307F6">
            <w:r>
              <w:t>С.32</w:t>
            </w:r>
          </w:p>
        </w:tc>
        <w:tc>
          <w:tcPr>
            <w:tcW w:w="178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7D547F" w:rsidRDefault="007D547F" w:rsidP="008307F6">
            <w:r>
              <w:t>Требования к выполнению заданий на аудирование</w:t>
            </w:r>
          </w:p>
          <w:p w:rsidR="007D547F" w:rsidRDefault="007D547F" w:rsidP="008307F6">
            <w:r>
              <w:rPr>
                <w:lang w:val="en-US"/>
              </w:rPr>
              <w:t>Part</w:t>
            </w:r>
            <w:r w:rsidRPr="00FE2059">
              <w:t>1</w:t>
            </w:r>
            <w:r>
              <w:t>,</w:t>
            </w:r>
            <w:r>
              <w:rPr>
                <w:lang w:val="en-US"/>
              </w:rPr>
              <w:t xml:space="preserve"> Part</w:t>
            </w:r>
            <w:r>
              <w:t>2с.34</w:t>
            </w:r>
          </w:p>
        </w:tc>
        <w:tc>
          <w:tcPr>
            <w:tcW w:w="1701" w:type="dxa"/>
            <w:gridSpan w:val="3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8307F6" w:rsidRDefault="007D547F" w:rsidP="008307F6"/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7D547F" w:rsidRPr="003A7B0A" w:rsidRDefault="007D547F" w:rsidP="00F7466C"/>
        </w:tc>
        <w:tc>
          <w:tcPr>
            <w:tcW w:w="1335" w:type="dxa"/>
            <w:gridSpan w:val="3"/>
            <w:tcBorders>
              <w:top w:val="nil"/>
              <w:bottom w:val="nil"/>
            </w:tcBorders>
          </w:tcPr>
          <w:p w:rsidR="007D547F" w:rsidRPr="003A7B0A" w:rsidRDefault="007D547F" w:rsidP="00F7466C"/>
        </w:tc>
      </w:tr>
      <w:tr w:rsidR="007D547F" w:rsidRPr="00C864D0">
        <w:trPr>
          <w:trHeight w:val="2485"/>
        </w:trPr>
        <w:tc>
          <w:tcPr>
            <w:tcW w:w="5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F7466C">
            <w:r>
              <w:t>36</w:t>
            </w:r>
          </w:p>
        </w:tc>
        <w:tc>
          <w:tcPr>
            <w:tcW w:w="172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8307F6">
            <w:r w:rsidRPr="00397E0E">
              <w:t>Готовимся к ЕГЭ</w:t>
            </w:r>
          </w:p>
          <w:p w:rsidR="007D547F" w:rsidRDefault="007D547F" w:rsidP="008307F6">
            <w:r>
              <w:t>Письмо Устная речь</w:t>
            </w:r>
          </w:p>
          <w:p w:rsidR="007D547F" w:rsidRPr="00397E0E" w:rsidRDefault="007D547F" w:rsidP="007C5F67"/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45178D" w:rsidRDefault="007D547F" w:rsidP="00F7466C"/>
        </w:tc>
        <w:tc>
          <w:tcPr>
            <w:tcW w:w="167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8307F6">
            <w:r>
              <w:t>Правила написания личного</w:t>
            </w:r>
          </w:p>
          <w:p w:rsidR="007D547F" w:rsidRDefault="007D547F" w:rsidP="008307F6">
            <w:r>
              <w:t>письма</w:t>
            </w:r>
          </w:p>
        </w:tc>
        <w:tc>
          <w:tcPr>
            <w:tcW w:w="16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63341C"/>
        </w:tc>
        <w:tc>
          <w:tcPr>
            <w:tcW w:w="1559" w:type="dxa"/>
            <w:gridSpan w:val="2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8307F6">
            <w:r>
              <w:t xml:space="preserve">Требования к монологической речи </w:t>
            </w:r>
          </w:p>
          <w:p w:rsidR="007D547F" w:rsidRDefault="007D547F" w:rsidP="008307F6">
            <w:r>
              <w:t>т. «Спорт»</w:t>
            </w:r>
          </w:p>
          <w:p w:rsidR="007D547F" w:rsidRDefault="007D547F" w:rsidP="00114759"/>
        </w:tc>
        <w:tc>
          <w:tcPr>
            <w:tcW w:w="1843" w:type="dxa"/>
            <w:gridSpan w:val="2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D547F" w:rsidRDefault="007D547F" w:rsidP="0061309E"/>
        </w:tc>
        <w:tc>
          <w:tcPr>
            <w:tcW w:w="178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7D547F" w:rsidRDefault="007D547F" w:rsidP="0047393A"/>
        </w:tc>
        <w:tc>
          <w:tcPr>
            <w:tcW w:w="1701" w:type="dxa"/>
            <w:gridSpan w:val="3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8307F6">
            <w:r>
              <w:t>Требования к выполнению заданий части C1(личное письмо)</w:t>
            </w:r>
          </w:p>
          <w:p w:rsidR="007D547F" w:rsidRDefault="007D547F" w:rsidP="008307F6">
            <w:r>
              <w:t>с.34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7D547F" w:rsidRPr="003A7B0A" w:rsidRDefault="007D547F" w:rsidP="00F7466C"/>
        </w:tc>
        <w:tc>
          <w:tcPr>
            <w:tcW w:w="1335" w:type="dxa"/>
            <w:gridSpan w:val="3"/>
            <w:tcBorders>
              <w:top w:val="nil"/>
              <w:bottom w:val="nil"/>
            </w:tcBorders>
          </w:tcPr>
          <w:p w:rsidR="007D547F" w:rsidRPr="003A7B0A" w:rsidRDefault="007D547F" w:rsidP="00F7466C"/>
        </w:tc>
      </w:tr>
      <w:tr w:rsidR="007D547F" w:rsidRPr="00C864D0">
        <w:trPr>
          <w:trHeight w:val="2485"/>
        </w:trPr>
        <w:tc>
          <w:tcPr>
            <w:tcW w:w="5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7C5F67" w:rsidRDefault="007D547F" w:rsidP="00F7466C">
            <w:pPr>
              <w:rPr>
                <w:b/>
                <w:bCs/>
              </w:rPr>
            </w:pPr>
            <w:r w:rsidRPr="007C5F67">
              <w:rPr>
                <w:b/>
                <w:bCs/>
              </w:rPr>
              <w:t>37</w:t>
            </w:r>
          </w:p>
        </w:tc>
        <w:tc>
          <w:tcPr>
            <w:tcW w:w="172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A46508" w:rsidRDefault="007D547F" w:rsidP="008307F6">
            <w:pPr>
              <w:rPr>
                <w:b/>
                <w:bCs/>
              </w:rPr>
            </w:pPr>
            <w:r w:rsidRPr="00A46508">
              <w:rPr>
                <w:b/>
                <w:bCs/>
              </w:rPr>
              <w:t>Деньги</w:t>
            </w:r>
          </w:p>
          <w:p w:rsidR="007D547F" w:rsidRPr="00397E0E" w:rsidRDefault="007D547F" w:rsidP="008307F6">
            <w:r>
              <w:t>Совершенствование навыков изучающего чтения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45178D" w:rsidRDefault="007D547F" w:rsidP="00F7466C"/>
        </w:tc>
        <w:tc>
          <w:tcPr>
            <w:tcW w:w="167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8307F6">
            <w:r>
              <w:t>Лексика по теме и тексту</w:t>
            </w:r>
          </w:p>
          <w:p w:rsidR="007D547F" w:rsidRPr="00FE2059" w:rsidRDefault="007D547F" w:rsidP="008307F6">
            <w:r>
              <w:t>Упр.Dс.44</w:t>
            </w:r>
          </w:p>
        </w:tc>
        <w:tc>
          <w:tcPr>
            <w:tcW w:w="16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FE2059" w:rsidRDefault="007D547F" w:rsidP="0063341C"/>
        </w:tc>
        <w:tc>
          <w:tcPr>
            <w:tcW w:w="1559" w:type="dxa"/>
            <w:gridSpan w:val="2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114759">
            <w:r>
              <w:t>Дискуссия по теме: «Возможные проблемы быть очень обеспечен-ным»с.45</w:t>
            </w:r>
          </w:p>
        </w:tc>
        <w:tc>
          <w:tcPr>
            <w:tcW w:w="1843" w:type="dxa"/>
            <w:gridSpan w:val="2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D547F" w:rsidRDefault="007D547F" w:rsidP="008307F6">
            <w:r>
              <w:t>Чтение с целью полного понимания информации</w:t>
            </w:r>
          </w:p>
          <w:p w:rsidR="007D547F" w:rsidRDefault="007D547F" w:rsidP="008307F6">
            <w:r>
              <w:t>С.44-45</w:t>
            </w:r>
          </w:p>
        </w:tc>
        <w:tc>
          <w:tcPr>
            <w:tcW w:w="178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7D547F" w:rsidRDefault="007D547F" w:rsidP="0047393A"/>
        </w:tc>
        <w:tc>
          <w:tcPr>
            <w:tcW w:w="1701" w:type="dxa"/>
            <w:gridSpan w:val="3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DA4E60"/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7D547F" w:rsidRPr="003A7B0A" w:rsidRDefault="007D547F" w:rsidP="00F7466C"/>
        </w:tc>
        <w:tc>
          <w:tcPr>
            <w:tcW w:w="1335" w:type="dxa"/>
            <w:gridSpan w:val="3"/>
            <w:tcBorders>
              <w:top w:val="nil"/>
              <w:bottom w:val="nil"/>
            </w:tcBorders>
          </w:tcPr>
          <w:p w:rsidR="007D547F" w:rsidRPr="003A7B0A" w:rsidRDefault="007D547F" w:rsidP="00F7466C"/>
        </w:tc>
      </w:tr>
      <w:tr w:rsidR="007D547F" w:rsidRPr="00C864D0">
        <w:trPr>
          <w:trHeight w:val="2485"/>
        </w:trPr>
        <w:tc>
          <w:tcPr>
            <w:tcW w:w="5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7C5F67" w:rsidRDefault="007D547F" w:rsidP="00F7466C">
            <w:pPr>
              <w:rPr>
                <w:b/>
                <w:bCs/>
              </w:rPr>
            </w:pPr>
            <w:r w:rsidRPr="007C5F67">
              <w:rPr>
                <w:b/>
                <w:bCs/>
              </w:rPr>
              <w:t>38</w:t>
            </w:r>
          </w:p>
        </w:tc>
        <w:tc>
          <w:tcPr>
            <w:tcW w:w="172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0E503F">
            <w:r>
              <w:t>Повторяем грамматику</w:t>
            </w:r>
          </w:p>
          <w:p w:rsidR="007D547F" w:rsidRPr="00397E0E" w:rsidRDefault="007D547F" w:rsidP="000E503F">
            <w:r>
              <w:t>Систематиза-ция знаний об условных предложениях с разной степенью вероятности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45178D" w:rsidRDefault="007D547F" w:rsidP="00F7466C"/>
        </w:tc>
        <w:tc>
          <w:tcPr>
            <w:tcW w:w="167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0E503F" w:rsidRDefault="007D547F" w:rsidP="008261FA"/>
        </w:tc>
        <w:tc>
          <w:tcPr>
            <w:tcW w:w="16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0E503F">
            <w:r>
              <w:t>Условные предложения</w:t>
            </w:r>
          </w:p>
          <w:p w:rsidR="007D547F" w:rsidRDefault="007D547F" w:rsidP="000E503F">
            <w:r>
              <w:t>1,2,3тип</w:t>
            </w:r>
          </w:p>
          <w:p w:rsidR="007D547F" w:rsidRDefault="007D547F" w:rsidP="000E503F">
            <w:r>
              <w:t>Упр.B</w:t>
            </w:r>
            <w:r w:rsidRPr="00532004">
              <w:t>,</w:t>
            </w:r>
            <w:r>
              <w:t>C</w:t>
            </w:r>
            <w:r w:rsidRPr="00532004">
              <w:t>,</w:t>
            </w:r>
            <w:r>
              <w:rPr>
                <w:lang w:val="en-US"/>
              </w:rPr>
              <w:t>D</w:t>
            </w:r>
          </w:p>
          <w:p w:rsidR="007D547F" w:rsidRDefault="007D547F" w:rsidP="000E503F">
            <w:r>
              <w:t>с.46</w:t>
            </w:r>
          </w:p>
        </w:tc>
        <w:tc>
          <w:tcPr>
            <w:tcW w:w="1559" w:type="dxa"/>
            <w:gridSpan w:val="2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114759"/>
        </w:tc>
        <w:tc>
          <w:tcPr>
            <w:tcW w:w="1843" w:type="dxa"/>
            <w:gridSpan w:val="2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D547F" w:rsidRDefault="007D547F" w:rsidP="0061309E"/>
        </w:tc>
        <w:tc>
          <w:tcPr>
            <w:tcW w:w="178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7D547F" w:rsidRDefault="007D547F" w:rsidP="0047393A"/>
        </w:tc>
        <w:tc>
          <w:tcPr>
            <w:tcW w:w="1701" w:type="dxa"/>
            <w:gridSpan w:val="3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DA4E60"/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7D547F" w:rsidRPr="003A7B0A" w:rsidRDefault="007D547F" w:rsidP="00F7466C"/>
        </w:tc>
        <w:tc>
          <w:tcPr>
            <w:tcW w:w="1335" w:type="dxa"/>
            <w:gridSpan w:val="3"/>
            <w:tcBorders>
              <w:top w:val="nil"/>
              <w:bottom w:val="nil"/>
            </w:tcBorders>
          </w:tcPr>
          <w:p w:rsidR="007D547F" w:rsidRPr="003A7B0A" w:rsidRDefault="007D547F" w:rsidP="00F7466C"/>
        </w:tc>
      </w:tr>
      <w:tr w:rsidR="007D547F" w:rsidRPr="00C864D0">
        <w:trPr>
          <w:trHeight w:val="2485"/>
        </w:trPr>
        <w:tc>
          <w:tcPr>
            <w:tcW w:w="5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7C5F67" w:rsidRDefault="007D547F" w:rsidP="00F7466C">
            <w:pPr>
              <w:rPr>
                <w:b/>
                <w:bCs/>
              </w:rPr>
            </w:pPr>
            <w:r w:rsidRPr="007C5F67">
              <w:rPr>
                <w:b/>
                <w:bCs/>
              </w:rPr>
              <w:t>39</w:t>
            </w:r>
          </w:p>
        </w:tc>
        <w:tc>
          <w:tcPr>
            <w:tcW w:w="172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0E503F">
            <w:r>
              <w:t>Карманные деньги</w:t>
            </w:r>
          </w:p>
          <w:p w:rsidR="007D547F" w:rsidRDefault="007D547F" w:rsidP="000E503F">
            <w:r>
              <w:t xml:space="preserve">Расширение лекс. запаса уч-ся за счет словообр-я, фразовых глаг </w:t>
            </w:r>
          </w:p>
          <w:p w:rsidR="007D547F" w:rsidRPr="00397E0E" w:rsidRDefault="007D547F" w:rsidP="000E503F">
            <w:r>
              <w:t>устойчивых словосочет.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45178D" w:rsidRDefault="007D547F" w:rsidP="00F7466C"/>
        </w:tc>
        <w:tc>
          <w:tcPr>
            <w:tcW w:w="167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0E503F">
            <w:r>
              <w:t>Лексика по теме «Деньги»</w:t>
            </w:r>
          </w:p>
          <w:p w:rsidR="007D547F" w:rsidRDefault="007D547F" w:rsidP="000E503F">
            <w:r>
              <w:t>упр.Ас.47</w:t>
            </w:r>
          </w:p>
          <w:p w:rsidR="007D547F" w:rsidRPr="00FD0DCF" w:rsidRDefault="007D547F" w:rsidP="000E503F">
            <w:r>
              <w:t>упр.C,Dс.4</w:t>
            </w:r>
          </w:p>
        </w:tc>
        <w:tc>
          <w:tcPr>
            <w:tcW w:w="16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0E503F">
            <w:r>
              <w:t>Фразовые глаголы</w:t>
            </w:r>
          </w:p>
          <w:p w:rsidR="007D547F" w:rsidRDefault="007D547F" w:rsidP="000E503F">
            <w:r>
              <w:t>Упр.Bс.47</w:t>
            </w:r>
          </w:p>
        </w:tc>
        <w:tc>
          <w:tcPr>
            <w:tcW w:w="1559" w:type="dxa"/>
            <w:gridSpan w:val="2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114759">
            <w:r>
              <w:t>Обсуждение темы «Карманные деньги»</w:t>
            </w:r>
          </w:p>
        </w:tc>
        <w:tc>
          <w:tcPr>
            <w:tcW w:w="1843" w:type="dxa"/>
            <w:gridSpan w:val="2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D547F" w:rsidRDefault="007D547F" w:rsidP="0061309E"/>
        </w:tc>
        <w:tc>
          <w:tcPr>
            <w:tcW w:w="178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7D547F" w:rsidRDefault="007D547F" w:rsidP="0047393A"/>
        </w:tc>
        <w:tc>
          <w:tcPr>
            <w:tcW w:w="1701" w:type="dxa"/>
            <w:gridSpan w:val="3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FD0DCF" w:rsidRDefault="007D547F" w:rsidP="00DA4E60"/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7D547F" w:rsidRPr="003A7B0A" w:rsidRDefault="007D547F" w:rsidP="00F7466C"/>
        </w:tc>
        <w:tc>
          <w:tcPr>
            <w:tcW w:w="1335" w:type="dxa"/>
            <w:gridSpan w:val="3"/>
            <w:tcBorders>
              <w:top w:val="nil"/>
              <w:bottom w:val="nil"/>
            </w:tcBorders>
          </w:tcPr>
          <w:p w:rsidR="007D547F" w:rsidRPr="003A7B0A" w:rsidRDefault="007D547F" w:rsidP="00F7466C"/>
        </w:tc>
      </w:tr>
      <w:tr w:rsidR="007D547F" w:rsidRPr="00C864D0">
        <w:trPr>
          <w:trHeight w:val="2485"/>
        </w:trPr>
        <w:tc>
          <w:tcPr>
            <w:tcW w:w="5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7C5F67" w:rsidRDefault="007D547F" w:rsidP="00F7466C">
            <w:pPr>
              <w:rPr>
                <w:b/>
                <w:bCs/>
              </w:rPr>
            </w:pPr>
            <w:r w:rsidRPr="007C5F67">
              <w:rPr>
                <w:b/>
                <w:bCs/>
              </w:rPr>
              <w:t>40</w:t>
            </w:r>
          </w:p>
        </w:tc>
        <w:tc>
          <w:tcPr>
            <w:tcW w:w="172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397E0E" w:rsidRDefault="007D547F" w:rsidP="008307F6">
            <w:r>
              <w:t>Обсуждение темы «Карманные деньги»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45178D" w:rsidRDefault="007D547F" w:rsidP="00F7466C"/>
        </w:tc>
        <w:tc>
          <w:tcPr>
            <w:tcW w:w="167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8261FA">
            <w:r>
              <w:t>Лексика по тексту</w:t>
            </w:r>
          </w:p>
        </w:tc>
        <w:tc>
          <w:tcPr>
            <w:tcW w:w="16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63341C"/>
        </w:tc>
        <w:tc>
          <w:tcPr>
            <w:tcW w:w="1559" w:type="dxa"/>
            <w:gridSpan w:val="2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0E503F">
            <w:r>
              <w:t xml:space="preserve">Обсуждение </w:t>
            </w:r>
          </w:p>
          <w:p w:rsidR="007D547F" w:rsidRDefault="007D547F" w:rsidP="000E503F">
            <w:r>
              <w:t>Какое количество карманных денег должен иметь твой ровесник</w:t>
            </w:r>
          </w:p>
        </w:tc>
        <w:tc>
          <w:tcPr>
            <w:tcW w:w="1843" w:type="dxa"/>
            <w:gridSpan w:val="2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D547F" w:rsidRDefault="007D547F" w:rsidP="0061309E"/>
        </w:tc>
        <w:tc>
          <w:tcPr>
            <w:tcW w:w="178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7D547F" w:rsidRDefault="007D547F" w:rsidP="000E503F">
            <w:r>
              <w:t>Восприятие и понимание на слух ДР</w:t>
            </w:r>
          </w:p>
          <w:p w:rsidR="007D547F" w:rsidRDefault="007D547F" w:rsidP="000E503F">
            <w:r>
              <w:t>Упр.B,Cс.48</w:t>
            </w:r>
          </w:p>
        </w:tc>
        <w:tc>
          <w:tcPr>
            <w:tcW w:w="1701" w:type="dxa"/>
            <w:gridSpan w:val="3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DA4E60"/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7D547F" w:rsidRPr="003A7B0A" w:rsidRDefault="007D547F" w:rsidP="00F7466C"/>
        </w:tc>
        <w:tc>
          <w:tcPr>
            <w:tcW w:w="1335" w:type="dxa"/>
            <w:gridSpan w:val="3"/>
            <w:tcBorders>
              <w:top w:val="nil"/>
              <w:bottom w:val="nil"/>
            </w:tcBorders>
          </w:tcPr>
          <w:p w:rsidR="007D547F" w:rsidRPr="003A7B0A" w:rsidRDefault="007D547F" w:rsidP="00F7466C"/>
        </w:tc>
      </w:tr>
      <w:tr w:rsidR="007D547F" w:rsidRPr="00C864D0">
        <w:trPr>
          <w:trHeight w:val="2485"/>
        </w:trPr>
        <w:tc>
          <w:tcPr>
            <w:tcW w:w="5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FB7C47" w:rsidRDefault="007D547F" w:rsidP="00F7466C">
            <w:pPr>
              <w:rPr>
                <w:b/>
                <w:bCs/>
              </w:rPr>
            </w:pPr>
            <w:r w:rsidRPr="00FB7C47">
              <w:rPr>
                <w:b/>
                <w:bCs/>
              </w:rPr>
              <w:t>41</w:t>
            </w:r>
          </w:p>
        </w:tc>
        <w:tc>
          <w:tcPr>
            <w:tcW w:w="172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397E0E" w:rsidRDefault="007D547F" w:rsidP="00FD0DCF">
            <w:r>
              <w:t>Роль рекламы Развитие дискуссион-ных навыков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45178D" w:rsidRDefault="007D547F" w:rsidP="00F7466C"/>
        </w:tc>
        <w:tc>
          <w:tcPr>
            <w:tcW w:w="167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8261FA">
            <w:r>
              <w:t>Лексика по тексту</w:t>
            </w:r>
          </w:p>
        </w:tc>
        <w:tc>
          <w:tcPr>
            <w:tcW w:w="16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63341C"/>
        </w:tc>
        <w:tc>
          <w:tcPr>
            <w:tcW w:w="1559" w:type="dxa"/>
            <w:gridSpan w:val="2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0E503F">
            <w:r>
              <w:t>Обсуждение роли рекламы в торговле</w:t>
            </w:r>
          </w:p>
          <w:p w:rsidR="007D547F" w:rsidRDefault="007D547F" w:rsidP="000E503F">
            <w:r>
              <w:t>С.50</w:t>
            </w:r>
          </w:p>
        </w:tc>
        <w:tc>
          <w:tcPr>
            <w:tcW w:w="1843" w:type="dxa"/>
            <w:gridSpan w:val="2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D547F" w:rsidRDefault="007D547F" w:rsidP="000E503F">
            <w:r>
              <w:t>Чтение на выборочное понимание необходимой информации</w:t>
            </w:r>
          </w:p>
          <w:p w:rsidR="007D547F" w:rsidRDefault="007D547F" w:rsidP="000E503F">
            <w:r>
              <w:t>С.50-51</w:t>
            </w:r>
          </w:p>
        </w:tc>
        <w:tc>
          <w:tcPr>
            <w:tcW w:w="178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7D547F" w:rsidRDefault="007D547F" w:rsidP="0047393A"/>
        </w:tc>
        <w:tc>
          <w:tcPr>
            <w:tcW w:w="1701" w:type="dxa"/>
            <w:gridSpan w:val="3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DA4E60"/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7D547F" w:rsidRPr="003A7B0A" w:rsidRDefault="007D547F" w:rsidP="00F7466C"/>
        </w:tc>
        <w:tc>
          <w:tcPr>
            <w:tcW w:w="1335" w:type="dxa"/>
            <w:gridSpan w:val="3"/>
            <w:tcBorders>
              <w:top w:val="nil"/>
              <w:bottom w:val="nil"/>
            </w:tcBorders>
          </w:tcPr>
          <w:p w:rsidR="007D547F" w:rsidRPr="003A7B0A" w:rsidRDefault="007D547F" w:rsidP="00F7466C"/>
        </w:tc>
      </w:tr>
      <w:tr w:rsidR="007D547F" w:rsidRPr="00C864D0">
        <w:trPr>
          <w:trHeight w:val="2485"/>
        </w:trPr>
        <w:tc>
          <w:tcPr>
            <w:tcW w:w="5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FB7C47" w:rsidRDefault="007D547F" w:rsidP="00F7466C">
            <w:pPr>
              <w:rPr>
                <w:b/>
                <w:bCs/>
              </w:rPr>
            </w:pPr>
            <w:r w:rsidRPr="00FB7C47">
              <w:rPr>
                <w:b/>
                <w:bCs/>
              </w:rPr>
              <w:t>42</w:t>
            </w:r>
          </w:p>
        </w:tc>
        <w:tc>
          <w:tcPr>
            <w:tcW w:w="172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0E503F">
            <w:r>
              <w:t>Повторяем грамматику</w:t>
            </w:r>
          </w:p>
          <w:p w:rsidR="007D547F" w:rsidRDefault="007D547F" w:rsidP="000E503F">
            <w:r>
              <w:t>Исчисляемые и неисчисляе-мые существительные Активизация употребления</w:t>
            </w:r>
          </w:p>
          <w:p w:rsidR="007D547F" w:rsidRDefault="007D547F" w:rsidP="000E503F">
            <w:r>
              <w:t xml:space="preserve">лексики </w:t>
            </w:r>
          </w:p>
          <w:p w:rsidR="007D547F" w:rsidRPr="00397E0E" w:rsidRDefault="007D547F" w:rsidP="008307F6"/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45178D" w:rsidRDefault="007D547F" w:rsidP="00F7466C"/>
        </w:tc>
        <w:tc>
          <w:tcPr>
            <w:tcW w:w="167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8261FA"/>
        </w:tc>
        <w:tc>
          <w:tcPr>
            <w:tcW w:w="16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63341C">
            <w:r>
              <w:t>Исчисляемые и неисчисляе-мые существительные упр.A,B,Cс52</w:t>
            </w:r>
          </w:p>
        </w:tc>
        <w:tc>
          <w:tcPr>
            <w:tcW w:w="1559" w:type="dxa"/>
            <w:gridSpan w:val="2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114759"/>
        </w:tc>
        <w:tc>
          <w:tcPr>
            <w:tcW w:w="1843" w:type="dxa"/>
            <w:gridSpan w:val="2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D547F" w:rsidRDefault="007D547F" w:rsidP="000E503F">
            <w:r>
              <w:t>Чтение на употребление лексических единиц с учетом сочетаеиости слов</w:t>
            </w:r>
          </w:p>
          <w:p w:rsidR="007D547F" w:rsidRPr="000E503F" w:rsidRDefault="007D547F" w:rsidP="000E503F">
            <w:r>
              <w:t>Упр.bс.53</w:t>
            </w:r>
          </w:p>
          <w:p w:rsidR="007D547F" w:rsidRDefault="007D547F" w:rsidP="0061309E"/>
        </w:tc>
        <w:tc>
          <w:tcPr>
            <w:tcW w:w="178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7D547F" w:rsidRDefault="007D547F" w:rsidP="0047393A"/>
        </w:tc>
        <w:tc>
          <w:tcPr>
            <w:tcW w:w="1701" w:type="dxa"/>
            <w:gridSpan w:val="3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DA4E60">
            <w:r>
              <w:t>Трансформа-ция предложений</w:t>
            </w:r>
          </w:p>
          <w:p w:rsidR="007D547F" w:rsidRDefault="007D547F" w:rsidP="00DA4E60">
            <w:r>
              <w:t>Упр.С с.53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7D547F" w:rsidRPr="003A7B0A" w:rsidRDefault="007D547F" w:rsidP="00F7466C"/>
        </w:tc>
        <w:tc>
          <w:tcPr>
            <w:tcW w:w="1335" w:type="dxa"/>
            <w:gridSpan w:val="3"/>
            <w:tcBorders>
              <w:top w:val="nil"/>
              <w:bottom w:val="nil"/>
            </w:tcBorders>
          </w:tcPr>
          <w:p w:rsidR="007D547F" w:rsidRPr="003A7B0A" w:rsidRDefault="007D547F" w:rsidP="00F7466C"/>
        </w:tc>
      </w:tr>
      <w:tr w:rsidR="007D547F" w:rsidRPr="00C864D0">
        <w:trPr>
          <w:trHeight w:val="2485"/>
        </w:trPr>
        <w:tc>
          <w:tcPr>
            <w:tcW w:w="5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FB7C47" w:rsidRDefault="007D547F" w:rsidP="00F7466C">
            <w:pPr>
              <w:rPr>
                <w:b/>
                <w:bCs/>
              </w:rPr>
            </w:pPr>
            <w:r w:rsidRPr="00FB7C47">
              <w:rPr>
                <w:b/>
                <w:bCs/>
              </w:rPr>
              <w:t>43</w:t>
            </w:r>
          </w:p>
        </w:tc>
        <w:tc>
          <w:tcPr>
            <w:tcW w:w="172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4F7AD6">
            <w:r>
              <w:t>Почасовая работа</w:t>
            </w:r>
          </w:p>
          <w:p w:rsidR="007D547F" w:rsidRPr="00397E0E" w:rsidRDefault="007D547F" w:rsidP="004F7AD6">
            <w:r>
              <w:t>Письменное высказывание с элементами рассуждения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Pr="0045178D" w:rsidRDefault="007D547F" w:rsidP="00F7466C"/>
        </w:tc>
        <w:tc>
          <w:tcPr>
            <w:tcW w:w="167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8261FA">
            <w:r>
              <w:t>План письма «За» и «Против»</w:t>
            </w:r>
          </w:p>
        </w:tc>
        <w:tc>
          <w:tcPr>
            <w:tcW w:w="16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63341C"/>
        </w:tc>
        <w:tc>
          <w:tcPr>
            <w:tcW w:w="1559" w:type="dxa"/>
            <w:gridSpan w:val="2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114759"/>
        </w:tc>
        <w:tc>
          <w:tcPr>
            <w:tcW w:w="1843" w:type="dxa"/>
            <w:gridSpan w:val="2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D547F" w:rsidRDefault="007D547F" w:rsidP="0061309E"/>
        </w:tc>
        <w:tc>
          <w:tcPr>
            <w:tcW w:w="178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7D547F" w:rsidRDefault="007D547F" w:rsidP="0047393A"/>
        </w:tc>
        <w:tc>
          <w:tcPr>
            <w:tcW w:w="1701" w:type="dxa"/>
            <w:gridSpan w:val="3"/>
            <w:tcBorders>
              <w:top w:val="dashSmallGap" w:sz="4" w:space="0" w:color="auto"/>
              <w:bottom w:val="dashSmallGap" w:sz="4" w:space="0" w:color="auto"/>
            </w:tcBorders>
          </w:tcPr>
          <w:p w:rsidR="007D547F" w:rsidRDefault="007D547F" w:rsidP="00DA4E60">
            <w:r>
              <w:t>« Следует ли подростку работать несколько часов в день,чтобы заработать деньги?»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7D547F" w:rsidRPr="003A7B0A" w:rsidRDefault="007D547F" w:rsidP="00F7466C"/>
        </w:tc>
        <w:tc>
          <w:tcPr>
            <w:tcW w:w="1335" w:type="dxa"/>
            <w:gridSpan w:val="3"/>
            <w:tcBorders>
              <w:top w:val="nil"/>
              <w:bottom w:val="nil"/>
            </w:tcBorders>
          </w:tcPr>
          <w:p w:rsidR="007D547F" w:rsidRPr="003A7B0A" w:rsidRDefault="007D547F" w:rsidP="00F7466C"/>
        </w:tc>
      </w:tr>
      <w:tr w:rsidR="007D547F" w:rsidRPr="00C864D0">
        <w:trPr>
          <w:trHeight w:val="735"/>
        </w:trPr>
        <w:tc>
          <w:tcPr>
            <w:tcW w:w="13265" w:type="dxa"/>
            <w:gridSpan w:val="13"/>
            <w:tcBorders>
              <w:top w:val="dashSmallGap" w:sz="4" w:space="0" w:color="auto"/>
            </w:tcBorders>
          </w:tcPr>
          <w:p w:rsidR="007D547F" w:rsidRPr="004F7AD6" w:rsidRDefault="007D547F" w:rsidP="004F7AD6">
            <w:pPr>
              <w:ind w:right="544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ТСО,ЦОР:   магнитофон, компьютерная программа «Профессор Хиггинс. Английский без акцента.»,интерне</w:t>
            </w:r>
            <w:r>
              <w:rPr>
                <w:b/>
                <w:bCs/>
                <w:sz w:val="22"/>
                <w:szCs w:val="22"/>
                <w:lang w:val="en-US"/>
              </w:rPr>
              <w:t>t-</w:t>
            </w:r>
            <w:r>
              <w:rPr>
                <w:b/>
                <w:bCs/>
                <w:sz w:val="22"/>
                <w:szCs w:val="22"/>
              </w:rPr>
              <w:t xml:space="preserve">реcурсы </w:t>
            </w:r>
            <w:r>
              <w:rPr>
                <w:b/>
                <w:bCs/>
                <w:sz w:val="22"/>
                <w:szCs w:val="22"/>
                <w:lang w:val="en-US"/>
              </w:rPr>
              <w:t>CDdisc</w:t>
            </w:r>
          </w:p>
          <w:p w:rsidR="007D547F" w:rsidRDefault="007D547F" w:rsidP="00DA4E60"/>
        </w:tc>
        <w:tc>
          <w:tcPr>
            <w:tcW w:w="1276" w:type="dxa"/>
            <w:gridSpan w:val="2"/>
            <w:tcBorders>
              <w:top w:val="nil"/>
            </w:tcBorders>
          </w:tcPr>
          <w:p w:rsidR="007D547F" w:rsidRPr="003A7B0A" w:rsidRDefault="007D547F" w:rsidP="00F7466C"/>
        </w:tc>
        <w:tc>
          <w:tcPr>
            <w:tcW w:w="1335" w:type="dxa"/>
            <w:gridSpan w:val="3"/>
            <w:tcBorders>
              <w:top w:val="nil"/>
            </w:tcBorders>
          </w:tcPr>
          <w:p w:rsidR="007D547F" w:rsidRPr="003A7B0A" w:rsidRDefault="007D547F" w:rsidP="00F7466C"/>
        </w:tc>
      </w:tr>
    </w:tbl>
    <w:p w:rsidR="007D547F" w:rsidRDefault="007D547F" w:rsidP="002E2096">
      <w:pPr>
        <w:ind w:right="544"/>
        <w:jc w:val="center"/>
        <w:rPr>
          <w:b/>
          <w:bCs/>
          <w:sz w:val="22"/>
          <w:szCs w:val="22"/>
        </w:rPr>
      </w:pPr>
    </w:p>
    <w:p w:rsidR="007D547F" w:rsidRDefault="007D547F" w:rsidP="002E2096">
      <w:pPr>
        <w:ind w:right="544"/>
        <w:jc w:val="center"/>
        <w:rPr>
          <w:b/>
          <w:bCs/>
          <w:sz w:val="22"/>
          <w:szCs w:val="22"/>
        </w:rPr>
      </w:pPr>
    </w:p>
    <w:p w:rsidR="007D547F" w:rsidRDefault="007D547F" w:rsidP="002E2096"/>
    <w:p w:rsidR="007D547F" w:rsidRDefault="007D547F" w:rsidP="002E2096"/>
    <w:p w:rsidR="007D547F" w:rsidRDefault="007D547F" w:rsidP="002E2096"/>
    <w:p w:rsidR="007D547F" w:rsidRDefault="007D547F" w:rsidP="002E2096"/>
    <w:tbl>
      <w:tblPr>
        <w:tblW w:w="1587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9"/>
        <w:gridCol w:w="200"/>
        <w:gridCol w:w="1524"/>
        <w:gridCol w:w="851"/>
        <w:gridCol w:w="1677"/>
        <w:gridCol w:w="59"/>
        <w:gridCol w:w="1559"/>
        <w:gridCol w:w="1508"/>
        <w:gridCol w:w="51"/>
        <w:gridCol w:w="1795"/>
        <w:gridCol w:w="1844"/>
        <w:gridCol w:w="1675"/>
        <w:gridCol w:w="29"/>
        <w:gridCol w:w="1278"/>
        <w:gridCol w:w="8"/>
        <w:gridCol w:w="45"/>
        <w:gridCol w:w="1264"/>
      </w:tblGrid>
      <w:tr w:rsidR="007D547F">
        <w:trPr>
          <w:trHeight w:val="401"/>
        </w:trPr>
        <w:tc>
          <w:tcPr>
            <w:tcW w:w="509" w:type="dxa"/>
            <w:vMerge w:val="restart"/>
          </w:tcPr>
          <w:p w:rsidR="007D547F" w:rsidRPr="00551006" w:rsidRDefault="007D547F" w:rsidP="00110D7B">
            <w:pPr>
              <w:rPr>
                <w:b/>
                <w:bCs/>
              </w:rPr>
            </w:pPr>
            <w:r w:rsidRPr="00551006">
              <w:rPr>
                <w:b/>
                <w:bCs/>
              </w:rPr>
              <w:t>№</w:t>
            </w:r>
          </w:p>
          <w:p w:rsidR="007D547F" w:rsidRDefault="007D547F" w:rsidP="00110D7B">
            <w:r w:rsidRPr="00551006">
              <w:rPr>
                <w:b/>
                <w:bCs/>
              </w:rPr>
              <w:t>урока</w:t>
            </w:r>
          </w:p>
          <w:p w:rsidR="007D547F" w:rsidRPr="005F696A" w:rsidRDefault="007D547F" w:rsidP="00110D7B"/>
        </w:tc>
        <w:tc>
          <w:tcPr>
            <w:tcW w:w="1724" w:type="dxa"/>
            <w:gridSpan w:val="2"/>
            <w:vMerge w:val="restart"/>
          </w:tcPr>
          <w:p w:rsidR="007D547F" w:rsidRPr="00551006" w:rsidRDefault="007D547F" w:rsidP="00110D7B">
            <w:pPr>
              <w:rPr>
                <w:b/>
                <w:bCs/>
              </w:rPr>
            </w:pPr>
            <w:r w:rsidRPr="00551006">
              <w:rPr>
                <w:b/>
                <w:bCs/>
              </w:rPr>
              <w:t>Наименова</w:t>
            </w:r>
            <w:r>
              <w:rPr>
                <w:b/>
                <w:bCs/>
              </w:rPr>
              <w:t>-</w:t>
            </w:r>
            <w:r w:rsidRPr="00551006">
              <w:rPr>
                <w:b/>
                <w:bCs/>
              </w:rPr>
              <w:t>ние разделов /</w:t>
            </w:r>
          </w:p>
          <w:p w:rsidR="007D547F" w:rsidRPr="009C20E1" w:rsidRDefault="007D547F" w:rsidP="00110D7B">
            <w:r w:rsidRPr="00551006">
              <w:rPr>
                <w:b/>
                <w:bCs/>
              </w:rPr>
              <w:t>основная задача урока</w:t>
            </w:r>
          </w:p>
        </w:tc>
        <w:tc>
          <w:tcPr>
            <w:tcW w:w="851" w:type="dxa"/>
            <w:vMerge w:val="restart"/>
          </w:tcPr>
          <w:p w:rsidR="007D547F" w:rsidRPr="00551006" w:rsidRDefault="007D547F" w:rsidP="00110D7B">
            <w:pPr>
              <w:rPr>
                <w:b/>
                <w:bCs/>
              </w:rPr>
            </w:pPr>
            <w:r w:rsidRPr="00551006">
              <w:rPr>
                <w:b/>
                <w:bCs/>
              </w:rPr>
              <w:t>Кол.</w:t>
            </w:r>
          </w:p>
          <w:p w:rsidR="007D547F" w:rsidRPr="00551006" w:rsidRDefault="007D547F" w:rsidP="00110D7B">
            <w:pPr>
              <w:rPr>
                <w:b/>
                <w:bCs/>
              </w:rPr>
            </w:pPr>
            <w:r w:rsidRPr="00551006">
              <w:rPr>
                <w:b/>
                <w:bCs/>
              </w:rPr>
              <w:t xml:space="preserve">час./                                                                                                                     </w:t>
            </w:r>
          </w:p>
          <w:p w:rsidR="007D547F" w:rsidRPr="00551006" w:rsidRDefault="007D547F" w:rsidP="00110D7B">
            <w:pPr>
              <w:rPr>
                <w:b/>
                <w:bCs/>
              </w:rPr>
            </w:pPr>
          </w:p>
          <w:p w:rsidR="007D547F" w:rsidRDefault="007D547F" w:rsidP="00110D7B">
            <w:r w:rsidRPr="00551006">
              <w:rPr>
                <w:b/>
                <w:bCs/>
              </w:rPr>
              <w:t>дата</w:t>
            </w:r>
          </w:p>
        </w:tc>
        <w:tc>
          <w:tcPr>
            <w:tcW w:w="10168" w:type="dxa"/>
            <w:gridSpan w:val="8"/>
          </w:tcPr>
          <w:p w:rsidR="007D547F" w:rsidRPr="00B33686" w:rsidRDefault="007D547F" w:rsidP="00110D7B">
            <w:pPr>
              <w:jc w:val="center"/>
              <w:rPr>
                <w:b/>
                <w:bCs/>
                <w:sz w:val="28"/>
                <w:szCs w:val="28"/>
              </w:rPr>
            </w:pPr>
            <w:r w:rsidRPr="00B33686">
              <w:rPr>
                <w:b/>
                <w:bCs/>
                <w:sz w:val="28"/>
                <w:szCs w:val="28"/>
              </w:rPr>
              <w:t>Учебная деятельность учащихся</w:t>
            </w:r>
          </w:p>
        </w:tc>
        <w:tc>
          <w:tcPr>
            <w:tcW w:w="1315" w:type="dxa"/>
            <w:gridSpan w:val="3"/>
            <w:vMerge w:val="restart"/>
          </w:tcPr>
          <w:p w:rsidR="007D547F" w:rsidRPr="00B33686" w:rsidRDefault="007D547F" w:rsidP="00110D7B">
            <w:pPr>
              <w:rPr>
                <w:b/>
                <w:bCs/>
              </w:rPr>
            </w:pPr>
            <w:r w:rsidRPr="00B33686">
              <w:rPr>
                <w:b/>
                <w:bCs/>
              </w:rPr>
              <w:t>Социо-культур-</w:t>
            </w:r>
          </w:p>
          <w:p w:rsidR="007D547F" w:rsidRDefault="007D547F" w:rsidP="00110D7B">
            <w:r w:rsidRPr="00B33686">
              <w:rPr>
                <w:b/>
                <w:bCs/>
              </w:rPr>
              <w:t>ная компетен</w:t>
            </w:r>
          </w:p>
        </w:tc>
        <w:tc>
          <w:tcPr>
            <w:tcW w:w="1309" w:type="dxa"/>
            <w:gridSpan w:val="2"/>
            <w:vMerge w:val="restart"/>
          </w:tcPr>
          <w:p w:rsidR="007D547F" w:rsidRPr="00B33686" w:rsidRDefault="007D547F" w:rsidP="00110D7B">
            <w:pPr>
              <w:rPr>
                <w:b/>
                <w:bCs/>
              </w:rPr>
            </w:pPr>
            <w:r w:rsidRPr="00B33686">
              <w:rPr>
                <w:b/>
                <w:bCs/>
              </w:rPr>
              <w:t>Учебно-познова-</w:t>
            </w:r>
          </w:p>
          <w:p w:rsidR="007D547F" w:rsidRDefault="007D547F" w:rsidP="00110D7B">
            <w:r w:rsidRPr="00B33686">
              <w:rPr>
                <w:b/>
                <w:bCs/>
              </w:rPr>
              <w:t>тельная компетенция</w:t>
            </w:r>
          </w:p>
        </w:tc>
      </w:tr>
      <w:tr w:rsidR="007D547F" w:rsidRPr="00B33686">
        <w:trPr>
          <w:trHeight w:val="547"/>
        </w:trPr>
        <w:tc>
          <w:tcPr>
            <w:tcW w:w="509" w:type="dxa"/>
            <w:vMerge/>
          </w:tcPr>
          <w:p w:rsidR="007D547F" w:rsidRDefault="007D547F" w:rsidP="00110D7B"/>
        </w:tc>
        <w:tc>
          <w:tcPr>
            <w:tcW w:w="1724" w:type="dxa"/>
            <w:gridSpan w:val="2"/>
            <w:vMerge/>
          </w:tcPr>
          <w:p w:rsidR="007D547F" w:rsidRDefault="007D547F" w:rsidP="00110D7B"/>
        </w:tc>
        <w:tc>
          <w:tcPr>
            <w:tcW w:w="851" w:type="dxa"/>
            <w:vMerge/>
          </w:tcPr>
          <w:p w:rsidR="007D547F" w:rsidRDefault="007D547F" w:rsidP="00110D7B"/>
        </w:tc>
        <w:tc>
          <w:tcPr>
            <w:tcW w:w="10168" w:type="dxa"/>
            <w:gridSpan w:val="8"/>
          </w:tcPr>
          <w:p w:rsidR="007D547F" w:rsidRPr="00B33686" w:rsidRDefault="007D547F" w:rsidP="00110D7B">
            <w:pPr>
              <w:jc w:val="center"/>
              <w:rPr>
                <w:b/>
                <w:bCs/>
                <w:sz w:val="28"/>
                <w:szCs w:val="28"/>
              </w:rPr>
            </w:pPr>
            <w:r w:rsidRPr="00B33686">
              <w:rPr>
                <w:b/>
                <w:bCs/>
                <w:sz w:val="28"/>
                <w:szCs w:val="28"/>
              </w:rPr>
              <w:t>Языковая</w:t>
            </w:r>
            <w:r>
              <w:rPr>
                <w:b/>
                <w:bCs/>
                <w:sz w:val="28"/>
                <w:szCs w:val="28"/>
              </w:rPr>
              <w:t xml:space="preserve"> и речевая  компетенции</w:t>
            </w:r>
          </w:p>
          <w:p w:rsidR="007D547F" w:rsidRPr="00B33686" w:rsidRDefault="007D547F" w:rsidP="00110D7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15" w:type="dxa"/>
            <w:gridSpan w:val="3"/>
            <w:vMerge/>
          </w:tcPr>
          <w:p w:rsidR="007D547F" w:rsidRPr="00B33686" w:rsidRDefault="007D547F" w:rsidP="00110D7B">
            <w:pPr>
              <w:rPr>
                <w:b/>
                <w:bCs/>
              </w:rPr>
            </w:pPr>
          </w:p>
        </w:tc>
        <w:tc>
          <w:tcPr>
            <w:tcW w:w="1309" w:type="dxa"/>
            <w:gridSpan w:val="2"/>
            <w:vMerge/>
          </w:tcPr>
          <w:p w:rsidR="007D547F" w:rsidRPr="00B33686" w:rsidRDefault="007D547F" w:rsidP="00110D7B">
            <w:pPr>
              <w:rPr>
                <w:b/>
                <w:bCs/>
              </w:rPr>
            </w:pPr>
          </w:p>
        </w:tc>
      </w:tr>
      <w:tr w:rsidR="007D547F">
        <w:tc>
          <w:tcPr>
            <w:tcW w:w="509" w:type="dxa"/>
            <w:vMerge/>
            <w:vAlign w:val="center"/>
          </w:tcPr>
          <w:p w:rsidR="007D547F" w:rsidRDefault="007D547F" w:rsidP="00110D7B"/>
        </w:tc>
        <w:tc>
          <w:tcPr>
            <w:tcW w:w="1724" w:type="dxa"/>
            <w:gridSpan w:val="2"/>
            <w:vMerge/>
            <w:vAlign w:val="center"/>
          </w:tcPr>
          <w:p w:rsidR="007D547F" w:rsidRDefault="007D547F" w:rsidP="00110D7B"/>
        </w:tc>
        <w:tc>
          <w:tcPr>
            <w:tcW w:w="851" w:type="dxa"/>
            <w:vMerge/>
            <w:vAlign w:val="center"/>
          </w:tcPr>
          <w:p w:rsidR="007D547F" w:rsidRDefault="007D547F" w:rsidP="00110D7B"/>
        </w:tc>
        <w:tc>
          <w:tcPr>
            <w:tcW w:w="1677" w:type="dxa"/>
            <w:vMerge w:val="restart"/>
          </w:tcPr>
          <w:p w:rsidR="007D547F" w:rsidRPr="00B33686" w:rsidRDefault="007D547F" w:rsidP="00110D7B">
            <w:pPr>
              <w:jc w:val="center"/>
              <w:rPr>
                <w:b/>
                <w:bCs/>
              </w:rPr>
            </w:pPr>
            <w:r w:rsidRPr="00B33686">
              <w:rPr>
                <w:b/>
                <w:bCs/>
              </w:rPr>
              <w:t>лексика</w:t>
            </w:r>
          </w:p>
        </w:tc>
        <w:tc>
          <w:tcPr>
            <w:tcW w:w="1618" w:type="dxa"/>
            <w:gridSpan w:val="2"/>
            <w:vMerge w:val="restart"/>
          </w:tcPr>
          <w:p w:rsidR="007D547F" w:rsidRPr="00B33686" w:rsidRDefault="007D547F" w:rsidP="00110D7B">
            <w:pPr>
              <w:rPr>
                <w:b/>
                <w:bCs/>
              </w:rPr>
            </w:pPr>
            <w:r w:rsidRPr="00B33686">
              <w:rPr>
                <w:b/>
                <w:bCs/>
              </w:rPr>
              <w:t>грамматика</w:t>
            </w:r>
          </w:p>
        </w:tc>
        <w:tc>
          <w:tcPr>
            <w:tcW w:w="1508" w:type="dxa"/>
            <w:vMerge w:val="restart"/>
          </w:tcPr>
          <w:p w:rsidR="007D547F" w:rsidRPr="00B33686" w:rsidRDefault="007D547F" w:rsidP="00110D7B">
            <w:pPr>
              <w:rPr>
                <w:b/>
                <w:bCs/>
              </w:rPr>
            </w:pPr>
            <w:r w:rsidRPr="00B33686">
              <w:rPr>
                <w:b/>
                <w:bCs/>
              </w:rPr>
              <w:t>говорение</w:t>
            </w:r>
          </w:p>
        </w:tc>
        <w:tc>
          <w:tcPr>
            <w:tcW w:w="1846" w:type="dxa"/>
            <w:gridSpan w:val="2"/>
            <w:vMerge w:val="restart"/>
          </w:tcPr>
          <w:p w:rsidR="007D547F" w:rsidRPr="00B33686" w:rsidRDefault="007D547F" w:rsidP="00110D7B">
            <w:pPr>
              <w:rPr>
                <w:b/>
                <w:bCs/>
              </w:rPr>
            </w:pPr>
            <w:r w:rsidRPr="00B33686">
              <w:rPr>
                <w:b/>
                <w:bCs/>
              </w:rPr>
              <w:t>чтение</w:t>
            </w:r>
          </w:p>
        </w:tc>
        <w:tc>
          <w:tcPr>
            <w:tcW w:w="1844" w:type="dxa"/>
            <w:vMerge w:val="restart"/>
          </w:tcPr>
          <w:p w:rsidR="007D547F" w:rsidRPr="00B33686" w:rsidRDefault="007D547F" w:rsidP="00110D7B">
            <w:pPr>
              <w:rPr>
                <w:b/>
                <w:bCs/>
              </w:rPr>
            </w:pPr>
            <w:r w:rsidRPr="00B3368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аудирова</w:t>
            </w:r>
            <w:r w:rsidRPr="00B33686">
              <w:rPr>
                <w:b/>
                <w:bCs/>
              </w:rPr>
              <w:t>ние</w:t>
            </w:r>
          </w:p>
        </w:tc>
        <w:tc>
          <w:tcPr>
            <w:tcW w:w="1704" w:type="dxa"/>
            <w:gridSpan w:val="2"/>
            <w:vMerge w:val="restart"/>
          </w:tcPr>
          <w:p w:rsidR="007D547F" w:rsidRPr="00B33686" w:rsidRDefault="007D547F" w:rsidP="00110D7B">
            <w:pPr>
              <w:rPr>
                <w:b/>
                <w:bCs/>
              </w:rPr>
            </w:pPr>
            <w:r w:rsidRPr="00B33686">
              <w:rPr>
                <w:b/>
                <w:bCs/>
              </w:rPr>
              <w:t>письмо</w:t>
            </w:r>
          </w:p>
        </w:tc>
        <w:tc>
          <w:tcPr>
            <w:tcW w:w="1278" w:type="dxa"/>
            <w:vMerge w:val="restart"/>
            <w:vAlign w:val="center"/>
          </w:tcPr>
          <w:p w:rsidR="007D547F" w:rsidRDefault="007D547F" w:rsidP="00110D7B"/>
        </w:tc>
        <w:tc>
          <w:tcPr>
            <w:tcW w:w="1317" w:type="dxa"/>
            <w:gridSpan w:val="3"/>
            <w:vAlign w:val="center"/>
          </w:tcPr>
          <w:p w:rsidR="007D547F" w:rsidRDefault="007D547F" w:rsidP="00110D7B"/>
        </w:tc>
      </w:tr>
      <w:tr w:rsidR="007D547F" w:rsidRPr="00FF7344">
        <w:trPr>
          <w:trHeight w:val="347"/>
        </w:trPr>
        <w:tc>
          <w:tcPr>
            <w:tcW w:w="509" w:type="dxa"/>
          </w:tcPr>
          <w:p w:rsidR="007D547F" w:rsidRPr="00B33686" w:rsidRDefault="007D547F" w:rsidP="00110D7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24" w:type="dxa"/>
            <w:gridSpan w:val="2"/>
          </w:tcPr>
          <w:p w:rsidR="007D547F" w:rsidRDefault="007D547F" w:rsidP="00110D7B"/>
        </w:tc>
        <w:tc>
          <w:tcPr>
            <w:tcW w:w="851" w:type="dxa"/>
          </w:tcPr>
          <w:p w:rsidR="007D547F" w:rsidRDefault="007D547F" w:rsidP="00110D7B"/>
        </w:tc>
        <w:tc>
          <w:tcPr>
            <w:tcW w:w="1677" w:type="dxa"/>
            <w:vMerge/>
          </w:tcPr>
          <w:p w:rsidR="007D547F" w:rsidRPr="0054290F" w:rsidRDefault="007D547F" w:rsidP="00110D7B"/>
        </w:tc>
        <w:tc>
          <w:tcPr>
            <w:tcW w:w="1618" w:type="dxa"/>
            <w:gridSpan w:val="2"/>
            <w:vMerge/>
          </w:tcPr>
          <w:p w:rsidR="007D547F" w:rsidRPr="00FF7344" w:rsidRDefault="007D547F" w:rsidP="00110D7B">
            <w:pPr>
              <w:rPr>
                <w:lang w:val="en-US"/>
              </w:rPr>
            </w:pPr>
          </w:p>
        </w:tc>
        <w:tc>
          <w:tcPr>
            <w:tcW w:w="1508" w:type="dxa"/>
            <w:vMerge/>
          </w:tcPr>
          <w:p w:rsidR="007D547F" w:rsidRPr="00FF7344" w:rsidRDefault="007D547F" w:rsidP="00110D7B">
            <w:pPr>
              <w:tabs>
                <w:tab w:val="left" w:pos="1095"/>
              </w:tabs>
            </w:pPr>
          </w:p>
        </w:tc>
        <w:tc>
          <w:tcPr>
            <w:tcW w:w="1846" w:type="dxa"/>
            <w:gridSpan w:val="2"/>
            <w:vMerge/>
          </w:tcPr>
          <w:p w:rsidR="007D547F" w:rsidRPr="00FF7344" w:rsidRDefault="007D547F" w:rsidP="00110D7B"/>
        </w:tc>
        <w:tc>
          <w:tcPr>
            <w:tcW w:w="1844" w:type="dxa"/>
            <w:vMerge/>
          </w:tcPr>
          <w:p w:rsidR="007D547F" w:rsidRPr="00FF7344" w:rsidRDefault="007D547F" w:rsidP="00110D7B"/>
        </w:tc>
        <w:tc>
          <w:tcPr>
            <w:tcW w:w="1704" w:type="dxa"/>
            <w:gridSpan w:val="2"/>
            <w:vMerge/>
          </w:tcPr>
          <w:p w:rsidR="007D547F" w:rsidRPr="00FF7344" w:rsidRDefault="007D547F" w:rsidP="00110D7B"/>
        </w:tc>
        <w:tc>
          <w:tcPr>
            <w:tcW w:w="1278" w:type="dxa"/>
            <w:vMerge/>
          </w:tcPr>
          <w:p w:rsidR="007D547F" w:rsidRPr="00FF7344" w:rsidRDefault="007D547F" w:rsidP="00110D7B"/>
        </w:tc>
        <w:tc>
          <w:tcPr>
            <w:tcW w:w="1317" w:type="dxa"/>
            <w:gridSpan w:val="3"/>
          </w:tcPr>
          <w:p w:rsidR="007D547F" w:rsidRPr="00FF7344" w:rsidRDefault="007D547F" w:rsidP="00110D7B"/>
        </w:tc>
      </w:tr>
      <w:tr w:rsidR="007D547F" w:rsidRPr="00FF7344">
        <w:trPr>
          <w:trHeight w:val="589"/>
        </w:trPr>
        <w:tc>
          <w:tcPr>
            <w:tcW w:w="13281" w:type="dxa"/>
            <w:gridSpan w:val="13"/>
            <w:tcBorders>
              <w:left w:val="nil"/>
              <w:right w:val="nil"/>
            </w:tcBorders>
          </w:tcPr>
          <w:p w:rsidR="007D547F" w:rsidRDefault="007D547F" w:rsidP="00110D7B">
            <w:pPr>
              <w:rPr>
                <w:b/>
                <w:bCs/>
                <w:sz w:val="28"/>
                <w:szCs w:val="28"/>
              </w:rPr>
            </w:pPr>
          </w:p>
          <w:p w:rsidR="007D547F" w:rsidRPr="00110D7B" w:rsidRDefault="007D547F" w:rsidP="00110D7B">
            <w:r w:rsidRPr="00110D7B">
              <w:rPr>
                <w:b/>
                <w:bCs/>
              </w:rPr>
              <w:t>Модуль 2-</w:t>
            </w:r>
            <w:r w:rsidRPr="00110D7B">
              <w:rPr>
                <w:rFonts w:ascii="GillSans-Bold" w:hAnsi="GillSans-Bold" w:cs="GillSans-Bold"/>
                <w:b/>
                <w:bCs/>
              </w:rPr>
              <w:t xml:space="preserve"> </w:t>
            </w:r>
            <w:r w:rsidRPr="00110D7B">
              <w:rPr>
                <w:b/>
                <w:bCs/>
              </w:rPr>
              <w:t>Food, Health &amp; Safety</w:t>
            </w:r>
            <w:r>
              <w:rPr>
                <w:b/>
                <w:bCs/>
              </w:rPr>
              <w:t>(Еда,здоровье и безопасность)</w:t>
            </w:r>
          </w:p>
        </w:tc>
        <w:tc>
          <w:tcPr>
            <w:tcW w:w="2595" w:type="dxa"/>
            <w:gridSpan w:val="4"/>
            <w:tcBorders>
              <w:left w:val="nil"/>
              <w:right w:val="nil"/>
            </w:tcBorders>
          </w:tcPr>
          <w:p w:rsidR="007D547F" w:rsidRPr="00FF7344" w:rsidRDefault="007D547F" w:rsidP="00110D7B"/>
        </w:tc>
      </w:tr>
      <w:tr w:rsidR="007D547F" w:rsidRPr="00FF7344">
        <w:trPr>
          <w:trHeight w:val="1003"/>
        </w:trPr>
        <w:tc>
          <w:tcPr>
            <w:tcW w:w="509" w:type="dxa"/>
          </w:tcPr>
          <w:p w:rsidR="007D547F" w:rsidRDefault="007D547F" w:rsidP="00110D7B">
            <w:pPr>
              <w:rPr>
                <w:b/>
                <w:bCs/>
                <w:sz w:val="28"/>
                <w:szCs w:val="28"/>
              </w:rPr>
            </w:pPr>
          </w:p>
          <w:p w:rsidR="007D547F" w:rsidRDefault="007D547F" w:rsidP="00110D7B">
            <w:r>
              <w:t>44</w:t>
            </w:r>
          </w:p>
          <w:p w:rsidR="007D547F" w:rsidRDefault="007D547F" w:rsidP="00110D7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24" w:type="dxa"/>
            <w:gridSpan w:val="2"/>
          </w:tcPr>
          <w:p w:rsidR="007D547F" w:rsidRDefault="007D547F" w:rsidP="00110D7B">
            <w:r w:rsidRPr="00110D7B">
              <w:t>Свет мой, зеркальце, скажи…</w:t>
            </w:r>
          </w:p>
          <w:p w:rsidR="007D547F" w:rsidRPr="00110D7B" w:rsidRDefault="007D547F" w:rsidP="00110D7B">
            <w:r>
              <w:t>Совершенствование навыков изучающего чтения</w:t>
            </w:r>
          </w:p>
        </w:tc>
        <w:tc>
          <w:tcPr>
            <w:tcW w:w="851" w:type="dxa"/>
          </w:tcPr>
          <w:p w:rsidR="007D547F" w:rsidRDefault="007D547F" w:rsidP="00110D7B">
            <w:r>
              <w:t>44-87</w:t>
            </w:r>
          </w:p>
        </w:tc>
        <w:tc>
          <w:tcPr>
            <w:tcW w:w="1677" w:type="dxa"/>
          </w:tcPr>
          <w:p w:rsidR="007D547F" w:rsidRDefault="007D547F" w:rsidP="00110D7B">
            <w:r>
              <w:t>Лексика по тексту</w:t>
            </w:r>
          </w:p>
          <w:p w:rsidR="007D547F" w:rsidRPr="0054290F" w:rsidRDefault="007D547F" w:rsidP="00110D7B">
            <w:r>
              <w:t>Упр.1с.36</w:t>
            </w:r>
          </w:p>
        </w:tc>
        <w:tc>
          <w:tcPr>
            <w:tcW w:w="1618" w:type="dxa"/>
            <w:gridSpan w:val="2"/>
          </w:tcPr>
          <w:p w:rsidR="007D547F" w:rsidRDefault="007D547F" w:rsidP="00B77E3B">
            <w:r w:rsidRPr="00B77E3B">
              <w:t>обучение переводу с англ.на русский</w:t>
            </w:r>
          </w:p>
          <w:p w:rsidR="007D547F" w:rsidRPr="00B77E3B" w:rsidRDefault="007D547F" w:rsidP="00B77E3B">
            <w:r>
              <w:t>упр.2с.36</w:t>
            </w:r>
          </w:p>
          <w:p w:rsidR="007D547F" w:rsidRPr="00B77E3B" w:rsidRDefault="007D547F" w:rsidP="00110D7B"/>
        </w:tc>
        <w:tc>
          <w:tcPr>
            <w:tcW w:w="1508" w:type="dxa"/>
          </w:tcPr>
          <w:p w:rsidR="007D547F" w:rsidRDefault="007D547F" w:rsidP="00110D7B">
            <w:pPr>
              <w:tabs>
                <w:tab w:val="left" w:pos="1095"/>
              </w:tabs>
            </w:pPr>
            <w:r>
              <w:t>Объяснение идиом</w:t>
            </w:r>
          </w:p>
          <w:p w:rsidR="007D547F" w:rsidRPr="00FF7344" w:rsidRDefault="007D547F" w:rsidP="00110D7B">
            <w:pPr>
              <w:tabs>
                <w:tab w:val="left" w:pos="1095"/>
              </w:tabs>
            </w:pPr>
            <w:r>
              <w:t>Упр.5с.37</w:t>
            </w:r>
          </w:p>
        </w:tc>
        <w:tc>
          <w:tcPr>
            <w:tcW w:w="1846" w:type="dxa"/>
            <w:gridSpan w:val="2"/>
          </w:tcPr>
          <w:p w:rsidR="007D547F" w:rsidRDefault="007D547F" w:rsidP="00110D7B">
            <w:r>
              <w:t>Чтение с полным пониманием содержания</w:t>
            </w:r>
          </w:p>
          <w:p w:rsidR="007D547F" w:rsidRPr="00FF7344" w:rsidRDefault="007D547F" w:rsidP="00110D7B">
            <w:r>
              <w:t>Упр.2с.36</w:t>
            </w:r>
          </w:p>
        </w:tc>
        <w:tc>
          <w:tcPr>
            <w:tcW w:w="1844" w:type="dxa"/>
          </w:tcPr>
          <w:p w:rsidR="007D547F" w:rsidRPr="00FF7344" w:rsidRDefault="007D547F" w:rsidP="00110D7B"/>
        </w:tc>
        <w:tc>
          <w:tcPr>
            <w:tcW w:w="1704" w:type="dxa"/>
            <w:gridSpan w:val="2"/>
          </w:tcPr>
          <w:p w:rsidR="007D547F" w:rsidRDefault="007D547F" w:rsidP="00110D7B">
            <w:r w:rsidRPr="00B77E3B">
              <w:t>написание краткого содержания (резюме) текста</w:t>
            </w:r>
          </w:p>
          <w:p w:rsidR="007D547F" w:rsidRPr="00B77E3B" w:rsidRDefault="007D547F" w:rsidP="00110D7B">
            <w:r>
              <w:t>упр.8с.37</w:t>
            </w:r>
          </w:p>
        </w:tc>
        <w:tc>
          <w:tcPr>
            <w:tcW w:w="1331" w:type="dxa"/>
            <w:gridSpan w:val="3"/>
            <w:vMerge w:val="restart"/>
          </w:tcPr>
          <w:p w:rsidR="007D547F" w:rsidRDefault="007D547F" w:rsidP="003B5B18">
            <w:pPr>
              <w:spacing w:before="60"/>
            </w:pPr>
            <w:r>
              <w:t>Знакомст-во с традициямциями в питании,предпочтениями в еде британцев и умение представлять традиции в русской кухне;</w:t>
            </w:r>
          </w:p>
          <w:p w:rsidR="007D547F" w:rsidRPr="00FF7344" w:rsidRDefault="007D547F" w:rsidP="003B5B18">
            <w:pPr>
              <w:spacing w:before="60"/>
            </w:pPr>
            <w:r>
              <w:t>Знакомство с формулами речевого этикета при выражении чувств</w:t>
            </w:r>
          </w:p>
        </w:tc>
        <w:tc>
          <w:tcPr>
            <w:tcW w:w="1264" w:type="dxa"/>
            <w:vMerge w:val="restart"/>
          </w:tcPr>
          <w:p w:rsidR="007D547F" w:rsidRDefault="007D547F" w:rsidP="00110D7B">
            <w:r>
              <w:t>Соотнесение средств выражния и комму-никатив-ного на-мерения говорящего,пишу-щего;</w:t>
            </w:r>
          </w:p>
          <w:p w:rsidR="007D547F" w:rsidRPr="00FF7344" w:rsidRDefault="007D547F" w:rsidP="00110D7B">
            <w:r>
              <w:t>Группи-ровка и систематизация языковых средств по определённому признаку</w:t>
            </w:r>
          </w:p>
        </w:tc>
      </w:tr>
      <w:tr w:rsidR="007D547F" w:rsidRPr="00FF7344">
        <w:trPr>
          <w:trHeight w:val="2042"/>
        </w:trPr>
        <w:tc>
          <w:tcPr>
            <w:tcW w:w="509" w:type="dxa"/>
          </w:tcPr>
          <w:p w:rsidR="007D547F" w:rsidRDefault="007D547F" w:rsidP="00110D7B">
            <w:pPr>
              <w:rPr>
                <w:b/>
                <w:bCs/>
                <w:sz w:val="28"/>
                <w:szCs w:val="28"/>
              </w:rPr>
            </w:pPr>
          </w:p>
          <w:p w:rsidR="007D547F" w:rsidRDefault="007D547F" w:rsidP="00B77E3B">
            <w:r>
              <w:t>45</w:t>
            </w:r>
          </w:p>
          <w:p w:rsidR="007D547F" w:rsidRDefault="007D547F" w:rsidP="00110D7B">
            <w:pPr>
              <w:rPr>
                <w:b/>
                <w:bCs/>
                <w:sz w:val="28"/>
                <w:szCs w:val="28"/>
              </w:rPr>
            </w:pPr>
          </w:p>
          <w:p w:rsidR="007D547F" w:rsidRDefault="007D547F" w:rsidP="00110D7B">
            <w:pPr>
              <w:rPr>
                <w:b/>
                <w:bCs/>
                <w:sz w:val="28"/>
                <w:szCs w:val="28"/>
              </w:rPr>
            </w:pPr>
          </w:p>
          <w:p w:rsidR="007D547F" w:rsidRDefault="007D547F" w:rsidP="00110D7B">
            <w:pPr>
              <w:rPr>
                <w:b/>
                <w:bCs/>
                <w:sz w:val="28"/>
                <w:szCs w:val="28"/>
              </w:rPr>
            </w:pPr>
          </w:p>
          <w:p w:rsidR="007D547F" w:rsidRDefault="007D547F" w:rsidP="00110D7B">
            <w:pPr>
              <w:rPr>
                <w:b/>
                <w:bCs/>
                <w:sz w:val="28"/>
                <w:szCs w:val="28"/>
              </w:rPr>
            </w:pPr>
          </w:p>
          <w:p w:rsidR="007D547F" w:rsidRDefault="007D547F" w:rsidP="00110D7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24" w:type="dxa"/>
            <w:gridSpan w:val="2"/>
          </w:tcPr>
          <w:p w:rsidR="007D547F" w:rsidRDefault="007D547F" w:rsidP="00110D7B">
            <w:r>
              <w:t>Развитие навыков ДР</w:t>
            </w:r>
          </w:p>
        </w:tc>
        <w:tc>
          <w:tcPr>
            <w:tcW w:w="851" w:type="dxa"/>
          </w:tcPr>
          <w:p w:rsidR="007D547F" w:rsidRDefault="007D547F" w:rsidP="00110D7B"/>
        </w:tc>
        <w:tc>
          <w:tcPr>
            <w:tcW w:w="1677" w:type="dxa"/>
          </w:tcPr>
          <w:p w:rsidR="007D547F" w:rsidRPr="0054290F" w:rsidRDefault="007D547F" w:rsidP="00110D7B">
            <w:r>
              <w:t>Упр.4,6с.37</w:t>
            </w:r>
          </w:p>
        </w:tc>
        <w:tc>
          <w:tcPr>
            <w:tcW w:w="1618" w:type="dxa"/>
            <w:gridSpan w:val="2"/>
          </w:tcPr>
          <w:p w:rsidR="007D547F" w:rsidRDefault="007D547F" w:rsidP="00B77E3B">
            <w:r>
              <w:t>РТупр.1Бс.18</w:t>
            </w:r>
          </w:p>
          <w:p w:rsidR="007D547F" w:rsidRDefault="007D547F" w:rsidP="00B77E3B">
            <w:r w:rsidRPr="00B77E3B">
              <w:t>обучение переводу с англ.на русск</w:t>
            </w:r>
          </w:p>
          <w:p w:rsidR="007D547F" w:rsidRDefault="007D547F" w:rsidP="00B77E3B">
            <w:r w:rsidRPr="00B77E3B">
              <w:t>форма глаголов</w:t>
            </w:r>
          </w:p>
          <w:p w:rsidR="007D547F" w:rsidRPr="00B77E3B" w:rsidRDefault="007D547F" w:rsidP="00B77E3B">
            <w:r>
              <w:t>РТупр.3с.19</w:t>
            </w:r>
          </w:p>
          <w:p w:rsidR="007D547F" w:rsidRPr="00110D7B" w:rsidRDefault="007D547F" w:rsidP="00110D7B"/>
        </w:tc>
        <w:tc>
          <w:tcPr>
            <w:tcW w:w="1508" w:type="dxa"/>
          </w:tcPr>
          <w:p w:rsidR="007D547F" w:rsidRDefault="007D547F" w:rsidP="00B77E3B">
            <w:pPr>
              <w:tabs>
                <w:tab w:val="left" w:pos="1095"/>
              </w:tabs>
            </w:pPr>
            <w:r>
              <w:t>Диалог –убеждение</w:t>
            </w:r>
          </w:p>
          <w:p w:rsidR="007D547F" w:rsidRPr="00FF7344" w:rsidRDefault="007D547F" w:rsidP="00B77E3B">
            <w:pPr>
              <w:tabs>
                <w:tab w:val="left" w:pos="1095"/>
              </w:tabs>
            </w:pPr>
            <w:r>
              <w:t>Упр.7с.37</w:t>
            </w:r>
          </w:p>
        </w:tc>
        <w:tc>
          <w:tcPr>
            <w:tcW w:w="1846" w:type="dxa"/>
            <w:gridSpan w:val="2"/>
          </w:tcPr>
          <w:p w:rsidR="007D547F" w:rsidRPr="0078029A" w:rsidRDefault="007D547F" w:rsidP="0078029A">
            <w:r w:rsidRPr="0078029A">
              <w:t>РТ с.18 упр.1-А</w:t>
            </w:r>
          </w:p>
          <w:p w:rsidR="007D547F" w:rsidRPr="00FF7344" w:rsidRDefault="007D547F" w:rsidP="0078029A">
            <w:r w:rsidRPr="0078029A">
              <w:t>ЕГЭ-р.2-Чтение-множеств. выбо</w:t>
            </w:r>
            <w:r>
              <w:rPr>
                <w:sz w:val="20"/>
                <w:szCs w:val="20"/>
              </w:rPr>
              <w:t>р</w:t>
            </w:r>
          </w:p>
        </w:tc>
        <w:tc>
          <w:tcPr>
            <w:tcW w:w="1844" w:type="dxa"/>
          </w:tcPr>
          <w:p w:rsidR="007D547F" w:rsidRPr="00FF7344" w:rsidRDefault="007D547F" w:rsidP="00110D7B">
            <w:r>
              <w:t>Упр.1бс.36</w:t>
            </w:r>
          </w:p>
        </w:tc>
        <w:tc>
          <w:tcPr>
            <w:tcW w:w="1704" w:type="dxa"/>
            <w:gridSpan w:val="2"/>
          </w:tcPr>
          <w:p w:rsidR="007D547F" w:rsidRPr="00FF7344" w:rsidRDefault="007D547F" w:rsidP="00110D7B"/>
        </w:tc>
        <w:tc>
          <w:tcPr>
            <w:tcW w:w="1331" w:type="dxa"/>
            <w:gridSpan w:val="3"/>
            <w:vMerge/>
          </w:tcPr>
          <w:p w:rsidR="007D547F" w:rsidRPr="00FF7344" w:rsidRDefault="007D547F" w:rsidP="00110D7B"/>
        </w:tc>
        <w:tc>
          <w:tcPr>
            <w:tcW w:w="1264" w:type="dxa"/>
            <w:vMerge/>
          </w:tcPr>
          <w:p w:rsidR="007D547F" w:rsidRPr="00FF7344" w:rsidRDefault="007D547F" w:rsidP="00110D7B"/>
        </w:tc>
      </w:tr>
      <w:tr w:rsidR="007D547F" w:rsidRPr="00FF7344">
        <w:trPr>
          <w:trHeight w:val="2169"/>
        </w:trPr>
        <w:tc>
          <w:tcPr>
            <w:tcW w:w="509" w:type="dxa"/>
          </w:tcPr>
          <w:p w:rsidR="007D547F" w:rsidRDefault="007D547F" w:rsidP="0078029A">
            <w:r>
              <w:t>46</w:t>
            </w:r>
          </w:p>
          <w:p w:rsidR="007D547F" w:rsidRDefault="007D547F" w:rsidP="00110D7B">
            <w:pPr>
              <w:rPr>
                <w:b/>
                <w:bCs/>
                <w:sz w:val="28"/>
                <w:szCs w:val="28"/>
              </w:rPr>
            </w:pPr>
          </w:p>
          <w:p w:rsidR="007D547F" w:rsidRDefault="007D547F" w:rsidP="00110D7B">
            <w:pPr>
              <w:rPr>
                <w:b/>
                <w:bCs/>
                <w:sz w:val="28"/>
                <w:szCs w:val="28"/>
              </w:rPr>
            </w:pPr>
          </w:p>
          <w:p w:rsidR="007D547F" w:rsidRDefault="007D547F" w:rsidP="00110D7B">
            <w:pPr>
              <w:rPr>
                <w:b/>
                <w:bCs/>
                <w:sz w:val="28"/>
                <w:szCs w:val="28"/>
              </w:rPr>
            </w:pPr>
          </w:p>
          <w:p w:rsidR="007D547F" w:rsidRDefault="007D547F" w:rsidP="00110D7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24" w:type="dxa"/>
            <w:gridSpan w:val="2"/>
          </w:tcPr>
          <w:p w:rsidR="007D547F" w:rsidRPr="0078029A" w:rsidRDefault="007D547F" w:rsidP="00110D7B">
            <w:r>
              <w:t>Расширение лексического запаса за счет устойчивых словосочета-ний  и фразовых глаголов</w:t>
            </w:r>
          </w:p>
        </w:tc>
        <w:tc>
          <w:tcPr>
            <w:tcW w:w="851" w:type="dxa"/>
          </w:tcPr>
          <w:p w:rsidR="007D547F" w:rsidRDefault="007D547F" w:rsidP="00110D7B"/>
        </w:tc>
        <w:tc>
          <w:tcPr>
            <w:tcW w:w="1677" w:type="dxa"/>
          </w:tcPr>
          <w:p w:rsidR="007D547F" w:rsidRDefault="007D547F" w:rsidP="00110D7B">
            <w:r>
              <w:t>Фразы с make и do,</w:t>
            </w:r>
          </w:p>
          <w:p w:rsidR="007D547F" w:rsidRDefault="007D547F" w:rsidP="00110D7B">
            <w:r>
              <w:t>фразовые глаголы</w:t>
            </w:r>
          </w:p>
          <w:p w:rsidR="007D547F" w:rsidRPr="0078029A" w:rsidRDefault="007D547F" w:rsidP="00110D7B">
            <w:r>
              <w:t>упр.2,4с.38</w:t>
            </w:r>
          </w:p>
        </w:tc>
        <w:tc>
          <w:tcPr>
            <w:tcW w:w="1618" w:type="dxa"/>
            <w:gridSpan w:val="2"/>
          </w:tcPr>
          <w:p w:rsidR="007D547F" w:rsidRDefault="007D547F" w:rsidP="00110D7B"/>
        </w:tc>
        <w:tc>
          <w:tcPr>
            <w:tcW w:w="1508" w:type="dxa"/>
          </w:tcPr>
          <w:p w:rsidR="007D547F" w:rsidRDefault="007D547F" w:rsidP="00B77E3B">
            <w:pPr>
              <w:tabs>
                <w:tab w:val="left" w:pos="1095"/>
              </w:tabs>
            </w:pPr>
            <w:r>
              <w:t>Перевод с англ. на русский</w:t>
            </w:r>
          </w:p>
          <w:p w:rsidR="007D547F" w:rsidRDefault="007D547F" w:rsidP="00B77E3B">
            <w:pPr>
              <w:tabs>
                <w:tab w:val="left" w:pos="1095"/>
              </w:tabs>
            </w:pPr>
            <w:r>
              <w:t>Упр.3с.38</w:t>
            </w:r>
          </w:p>
        </w:tc>
        <w:tc>
          <w:tcPr>
            <w:tcW w:w="1846" w:type="dxa"/>
            <w:gridSpan w:val="2"/>
          </w:tcPr>
          <w:p w:rsidR="007D547F" w:rsidRPr="00FF7344" w:rsidRDefault="007D547F" w:rsidP="00110D7B"/>
        </w:tc>
        <w:tc>
          <w:tcPr>
            <w:tcW w:w="1844" w:type="dxa"/>
          </w:tcPr>
          <w:p w:rsidR="007D547F" w:rsidRPr="00177863" w:rsidRDefault="007D547F" w:rsidP="00177863">
            <w:r w:rsidRPr="00177863">
              <w:t>РТ с.20 упр.1</w:t>
            </w:r>
          </w:p>
          <w:p w:rsidR="007D547F" w:rsidRPr="00177863" w:rsidRDefault="007D547F" w:rsidP="00177863">
            <w:r w:rsidRPr="00177863">
              <w:t>ЕГЭ-р.1-Аудирование-установл. соответствий</w:t>
            </w:r>
          </w:p>
          <w:p w:rsidR="007D547F" w:rsidRDefault="007D547F" w:rsidP="00110D7B"/>
        </w:tc>
        <w:tc>
          <w:tcPr>
            <w:tcW w:w="1704" w:type="dxa"/>
            <w:gridSpan w:val="2"/>
          </w:tcPr>
          <w:p w:rsidR="007D547F" w:rsidRPr="00FF7344" w:rsidRDefault="007D547F" w:rsidP="00110D7B"/>
        </w:tc>
        <w:tc>
          <w:tcPr>
            <w:tcW w:w="1331" w:type="dxa"/>
            <w:gridSpan w:val="3"/>
            <w:vMerge/>
          </w:tcPr>
          <w:p w:rsidR="007D547F" w:rsidRPr="00FF7344" w:rsidRDefault="007D547F" w:rsidP="00110D7B"/>
        </w:tc>
        <w:tc>
          <w:tcPr>
            <w:tcW w:w="1264" w:type="dxa"/>
            <w:vMerge/>
          </w:tcPr>
          <w:p w:rsidR="007D547F" w:rsidRPr="00FF7344" w:rsidRDefault="007D547F" w:rsidP="00110D7B"/>
        </w:tc>
      </w:tr>
      <w:tr w:rsidR="007D547F" w:rsidRPr="00FF7344">
        <w:trPr>
          <w:trHeight w:val="1331"/>
        </w:trPr>
        <w:tc>
          <w:tcPr>
            <w:tcW w:w="509" w:type="dxa"/>
          </w:tcPr>
          <w:p w:rsidR="007D547F" w:rsidRDefault="007D547F" w:rsidP="00110D7B">
            <w:r>
              <w:t>47</w:t>
            </w:r>
          </w:p>
        </w:tc>
        <w:tc>
          <w:tcPr>
            <w:tcW w:w="1724" w:type="dxa"/>
            <w:gridSpan w:val="2"/>
          </w:tcPr>
          <w:p w:rsidR="007D547F" w:rsidRDefault="007D547F" w:rsidP="00110D7B">
            <w:r>
              <w:t>Что он сказал?</w:t>
            </w:r>
          </w:p>
          <w:p w:rsidR="007D547F" w:rsidRDefault="007D547F" w:rsidP="00110D7B">
            <w:r>
              <w:t>Активизация употребления косвенной речи</w:t>
            </w:r>
          </w:p>
        </w:tc>
        <w:tc>
          <w:tcPr>
            <w:tcW w:w="851" w:type="dxa"/>
          </w:tcPr>
          <w:p w:rsidR="007D547F" w:rsidRDefault="007D547F" w:rsidP="00110D7B"/>
        </w:tc>
        <w:tc>
          <w:tcPr>
            <w:tcW w:w="1677" w:type="dxa"/>
          </w:tcPr>
          <w:p w:rsidR="007D547F" w:rsidRDefault="007D547F" w:rsidP="00110D7B">
            <w:r w:rsidRPr="0032579E">
              <w:t>Глаголы, используемые для введения косвенной речи</w:t>
            </w:r>
          </w:p>
        </w:tc>
        <w:tc>
          <w:tcPr>
            <w:tcW w:w="1618" w:type="dxa"/>
            <w:gridSpan w:val="2"/>
          </w:tcPr>
          <w:p w:rsidR="007D547F" w:rsidRPr="0032579E" w:rsidRDefault="007D547F" w:rsidP="0032579E">
            <w:pPr>
              <w:rPr>
                <w:rFonts w:ascii="GillSans" w:hAnsi="GillSans" w:cs="GillSans"/>
                <w:color w:val="000080"/>
              </w:rPr>
            </w:pPr>
            <w:r w:rsidRPr="0032579E">
              <w:t>Косвенная речь-</w:t>
            </w:r>
            <w:r w:rsidRPr="0032579E">
              <w:rPr>
                <w:rFonts w:ascii="GillSans" w:hAnsi="GillSans" w:cs="GillSans"/>
                <w:color w:val="000080"/>
              </w:rPr>
              <w:t xml:space="preserve"> </w:t>
            </w:r>
          </w:p>
          <w:p w:rsidR="007D547F" w:rsidRPr="0032579E" w:rsidRDefault="007D547F" w:rsidP="0032579E">
            <w:r w:rsidRPr="0032579E">
              <w:t>GR с. 164</w:t>
            </w:r>
          </w:p>
          <w:p w:rsidR="007D547F" w:rsidRPr="0032579E" w:rsidRDefault="007D547F" w:rsidP="0032579E">
            <w:r w:rsidRPr="0032579E">
              <w:t>с.39 упр.5,6</w:t>
            </w:r>
          </w:p>
          <w:p w:rsidR="007D547F" w:rsidRDefault="007D547F" w:rsidP="00110D7B"/>
        </w:tc>
        <w:tc>
          <w:tcPr>
            <w:tcW w:w="1508" w:type="dxa"/>
          </w:tcPr>
          <w:p w:rsidR="007D547F" w:rsidRDefault="007D547F" w:rsidP="00B77E3B">
            <w:pPr>
              <w:tabs>
                <w:tab w:val="left" w:pos="1095"/>
              </w:tabs>
            </w:pPr>
          </w:p>
        </w:tc>
        <w:tc>
          <w:tcPr>
            <w:tcW w:w="1846" w:type="dxa"/>
            <w:gridSpan w:val="2"/>
          </w:tcPr>
          <w:p w:rsidR="007D547F" w:rsidRPr="00FF7344" w:rsidRDefault="007D547F" w:rsidP="00110D7B"/>
        </w:tc>
        <w:tc>
          <w:tcPr>
            <w:tcW w:w="1844" w:type="dxa"/>
          </w:tcPr>
          <w:p w:rsidR="007D547F" w:rsidRPr="0032579E" w:rsidRDefault="007D547F" w:rsidP="0032579E">
            <w:r w:rsidRPr="0032579E">
              <w:t>РТ с.20 упр.2</w:t>
            </w:r>
          </w:p>
          <w:p w:rsidR="007D547F" w:rsidRPr="00177863" w:rsidRDefault="007D547F" w:rsidP="0032579E">
            <w:r w:rsidRPr="0032579E">
              <w:t>ЕГЭ-р.1-Аудирование-множ. выбор</w:t>
            </w:r>
          </w:p>
        </w:tc>
        <w:tc>
          <w:tcPr>
            <w:tcW w:w="1704" w:type="dxa"/>
            <w:gridSpan w:val="2"/>
          </w:tcPr>
          <w:p w:rsidR="007D547F" w:rsidRPr="00FF7344" w:rsidRDefault="007D547F" w:rsidP="00110D7B"/>
        </w:tc>
        <w:tc>
          <w:tcPr>
            <w:tcW w:w="1331" w:type="dxa"/>
            <w:gridSpan w:val="3"/>
            <w:vMerge/>
            <w:tcBorders>
              <w:top w:val="nil"/>
            </w:tcBorders>
          </w:tcPr>
          <w:p w:rsidR="007D547F" w:rsidRPr="00FF7344" w:rsidRDefault="007D547F" w:rsidP="00110D7B"/>
        </w:tc>
        <w:tc>
          <w:tcPr>
            <w:tcW w:w="1264" w:type="dxa"/>
            <w:vMerge/>
            <w:tcBorders>
              <w:top w:val="nil"/>
            </w:tcBorders>
          </w:tcPr>
          <w:p w:rsidR="007D547F" w:rsidRPr="00FF7344" w:rsidRDefault="007D547F" w:rsidP="00110D7B"/>
        </w:tc>
      </w:tr>
      <w:tr w:rsidR="007D547F" w:rsidRPr="00FF7344">
        <w:trPr>
          <w:trHeight w:val="261"/>
        </w:trPr>
        <w:tc>
          <w:tcPr>
            <w:tcW w:w="509" w:type="dxa"/>
          </w:tcPr>
          <w:p w:rsidR="007D547F" w:rsidRDefault="007D547F" w:rsidP="00110D7B">
            <w:r>
              <w:t>48</w:t>
            </w:r>
          </w:p>
        </w:tc>
        <w:tc>
          <w:tcPr>
            <w:tcW w:w="1724" w:type="dxa"/>
            <w:gridSpan w:val="2"/>
          </w:tcPr>
          <w:p w:rsidR="007D547F" w:rsidRDefault="007D547F" w:rsidP="00110D7B">
            <w:r>
              <w:t>Заказ</w:t>
            </w:r>
            <w:r w:rsidRPr="00112E60">
              <w:t>/отказ</w:t>
            </w:r>
            <w:r>
              <w:t xml:space="preserve"> еды</w:t>
            </w:r>
          </w:p>
          <w:p w:rsidR="007D547F" w:rsidRPr="00522605" w:rsidRDefault="007D547F" w:rsidP="008270CD">
            <w:r w:rsidRPr="00522605">
              <w:t xml:space="preserve">Развитие умений вести диалогическое общение через ролевое проигрывание ситуаций </w:t>
            </w:r>
          </w:p>
          <w:p w:rsidR="007D547F" w:rsidRDefault="007D547F" w:rsidP="00110D7B"/>
        </w:tc>
        <w:tc>
          <w:tcPr>
            <w:tcW w:w="851" w:type="dxa"/>
          </w:tcPr>
          <w:p w:rsidR="007D547F" w:rsidRDefault="007D547F" w:rsidP="00110D7B"/>
        </w:tc>
        <w:tc>
          <w:tcPr>
            <w:tcW w:w="1677" w:type="dxa"/>
          </w:tcPr>
          <w:p w:rsidR="007D547F" w:rsidRDefault="007D547F" w:rsidP="00110D7B">
            <w:r>
              <w:t>Словообразование</w:t>
            </w:r>
          </w:p>
          <w:p w:rsidR="007D547F" w:rsidRPr="0032579E" w:rsidRDefault="007D547F" w:rsidP="00110D7B">
            <w:r>
              <w:t>Упр.8с.39</w:t>
            </w:r>
          </w:p>
        </w:tc>
        <w:tc>
          <w:tcPr>
            <w:tcW w:w="1618" w:type="dxa"/>
            <w:gridSpan w:val="2"/>
          </w:tcPr>
          <w:p w:rsidR="007D547F" w:rsidRDefault="007D547F" w:rsidP="00110D7B">
            <w:r>
              <w:t>Косвенная речь</w:t>
            </w:r>
          </w:p>
          <w:p w:rsidR="007D547F" w:rsidRPr="0032579E" w:rsidRDefault="007D547F" w:rsidP="00110D7B">
            <w:r>
              <w:rPr>
                <w:b/>
                <w:bCs/>
                <w:sz w:val="22"/>
                <w:szCs w:val="22"/>
              </w:rPr>
              <w:t>«</w:t>
            </w:r>
            <w:r w:rsidRPr="00CF67C7">
              <w:t>Профессор Хиггинс. Английский без акцента.»</w:t>
            </w:r>
          </w:p>
        </w:tc>
        <w:tc>
          <w:tcPr>
            <w:tcW w:w="1508" w:type="dxa"/>
          </w:tcPr>
          <w:p w:rsidR="007D547F" w:rsidRDefault="007D547F" w:rsidP="00B77E3B">
            <w:pPr>
              <w:tabs>
                <w:tab w:val="left" w:pos="1095"/>
              </w:tabs>
            </w:pPr>
            <w:r>
              <w:t xml:space="preserve">Тематичес-кие микро-диалоги этикетного характера (заказ </w:t>
            </w:r>
            <w:r w:rsidRPr="008270CD">
              <w:t>/отказ еды)</w:t>
            </w:r>
          </w:p>
          <w:p w:rsidR="007D547F" w:rsidRPr="008270CD" w:rsidRDefault="007D547F" w:rsidP="00B77E3B">
            <w:pPr>
              <w:tabs>
                <w:tab w:val="left" w:pos="1095"/>
              </w:tabs>
            </w:pPr>
            <w:r>
              <w:t>Упр.7с.39</w:t>
            </w:r>
          </w:p>
        </w:tc>
        <w:tc>
          <w:tcPr>
            <w:tcW w:w="1846" w:type="dxa"/>
            <w:gridSpan w:val="2"/>
          </w:tcPr>
          <w:p w:rsidR="007D547F" w:rsidRPr="00FF7344" w:rsidRDefault="007D547F" w:rsidP="00110D7B"/>
        </w:tc>
        <w:tc>
          <w:tcPr>
            <w:tcW w:w="1844" w:type="dxa"/>
          </w:tcPr>
          <w:p w:rsidR="007D547F" w:rsidRPr="00177863" w:rsidRDefault="007D547F" w:rsidP="00110D7B"/>
        </w:tc>
        <w:tc>
          <w:tcPr>
            <w:tcW w:w="1704" w:type="dxa"/>
            <w:gridSpan w:val="2"/>
          </w:tcPr>
          <w:p w:rsidR="007D547F" w:rsidRPr="00FF7344" w:rsidRDefault="007D547F" w:rsidP="00110D7B"/>
        </w:tc>
        <w:tc>
          <w:tcPr>
            <w:tcW w:w="1331" w:type="dxa"/>
            <w:gridSpan w:val="3"/>
            <w:vMerge/>
            <w:tcBorders>
              <w:top w:val="nil"/>
            </w:tcBorders>
          </w:tcPr>
          <w:p w:rsidR="007D547F" w:rsidRPr="00FF7344" w:rsidRDefault="007D547F" w:rsidP="00110D7B"/>
        </w:tc>
        <w:tc>
          <w:tcPr>
            <w:tcW w:w="1264" w:type="dxa"/>
            <w:vMerge/>
            <w:tcBorders>
              <w:top w:val="nil"/>
            </w:tcBorders>
          </w:tcPr>
          <w:p w:rsidR="007D547F" w:rsidRPr="00FF7344" w:rsidRDefault="007D547F" w:rsidP="00110D7B"/>
        </w:tc>
      </w:tr>
      <w:tr w:rsidR="007D547F" w:rsidRPr="00FF7344">
        <w:trPr>
          <w:trHeight w:val="565"/>
        </w:trPr>
        <w:tc>
          <w:tcPr>
            <w:tcW w:w="509" w:type="dxa"/>
          </w:tcPr>
          <w:p w:rsidR="007D547F" w:rsidRDefault="007D547F" w:rsidP="00110D7B">
            <w:r>
              <w:t>49</w:t>
            </w:r>
          </w:p>
        </w:tc>
        <w:tc>
          <w:tcPr>
            <w:tcW w:w="1724" w:type="dxa"/>
            <w:gridSpan w:val="2"/>
          </w:tcPr>
          <w:p w:rsidR="007D547F" w:rsidRPr="00112E60" w:rsidRDefault="007D547F" w:rsidP="00110D7B">
            <w:r>
              <w:t>Здоровое питание</w:t>
            </w:r>
          </w:p>
          <w:p w:rsidR="007D547F" w:rsidRDefault="007D547F" w:rsidP="00110D7B">
            <w:r>
              <w:t>Развитие навыков изучающего чтения</w:t>
            </w:r>
          </w:p>
        </w:tc>
        <w:tc>
          <w:tcPr>
            <w:tcW w:w="851" w:type="dxa"/>
          </w:tcPr>
          <w:p w:rsidR="007D547F" w:rsidRDefault="007D547F" w:rsidP="00110D7B"/>
        </w:tc>
        <w:tc>
          <w:tcPr>
            <w:tcW w:w="1677" w:type="dxa"/>
          </w:tcPr>
          <w:p w:rsidR="007D547F" w:rsidRDefault="007D547F" w:rsidP="00110D7B">
            <w:r>
              <w:t>Еда, пищевые категории, лексика по тексту</w:t>
            </w:r>
          </w:p>
          <w:p w:rsidR="007D547F" w:rsidRDefault="007D547F" w:rsidP="00110D7B">
            <w:r>
              <w:t>Упр.1с.40</w:t>
            </w:r>
          </w:p>
        </w:tc>
        <w:tc>
          <w:tcPr>
            <w:tcW w:w="1618" w:type="dxa"/>
            <w:gridSpan w:val="2"/>
          </w:tcPr>
          <w:p w:rsidR="007D547F" w:rsidRDefault="007D547F" w:rsidP="00110D7B"/>
        </w:tc>
        <w:tc>
          <w:tcPr>
            <w:tcW w:w="1508" w:type="dxa"/>
          </w:tcPr>
          <w:p w:rsidR="007D547F" w:rsidRDefault="007D547F" w:rsidP="00B77E3B">
            <w:pPr>
              <w:tabs>
                <w:tab w:val="left" w:pos="1095"/>
              </w:tabs>
            </w:pPr>
            <w:r>
              <w:t>Прогноз-е</w:t>
            </w:r>
          </w:p>
          <w:p w:rsidR="007D547F" w:rsidRDefault="007D547F" w:rsidP="00B77E3B">
            <w:pPr>
              <w:tabs>
                <w:tab w:val="left" w:pos="1095"/>
              </w:tabs>
            </w:pPr>
            <w:r>
              <w:t>содержания текста по заголовку и иллюстрациям и сравнение с прочитан-нымтекстом</w:t>
            </w:r>
          </w:p>
          <w:p w:rsidR="007D547F" w:rsidRDefault="007D547F" w:rsidP="00B77E3B">
            <w:pPr>
              <w:tabs>
                <w:tab w:val="left" w:pos="1095"/>
              </w:tabs>
            </w:pPr>
            <w:r>
              <w:t>упр.2с.40</w:t>
            </w:r>
          </w:p>
        </w:tc>
        <w:tc>
          <w:tcPr>
            <w:tcW w:w="1846" w:type="dxa"/>
            <w:gridSpan w:val="2"/>
          </w:tcPr>
          <w:p w:rsidR="007D547F" w:rsidRDefault="007D547F" w:rsidP="00D40FEE">
            <w:r>
              <w:t>Чтение с полным пониманием содержания</w:t>
            </w:r>
          </w:p>
          <w:p w:rsidR="007D547F" w:rsidRPr="00FF7344" w:rsidRDefault="007D547F" w:rsidP="00D40FEE">
            <w:r>
              <w:t>Упр.3с.40</w:t>
            </w:r>
          </w:p>
        </w:tc>
        <w:tc>
          <w:tcPr>
            <w:tcW w:w="1844" w:type="dxa"/>
          </w:tcPr>
          <w:p w:rsidR="007D547F" w:rsidRPr="00177863" w:rsidRDefault="007D547F" w:rsidP="00110D7B"/>
        </w:tc>
        <w:tc>
          <w:tcPr>
            <w:tcW w:w="1704" w:type="dxa"/>
            <w:gridSpan w:val="2"/>
          </w:tcPr>
          <w:p w:rsidR="007D547F" w:rsidRPr="00FF7344" w:rsidRDefault="007D547F" w:rsidP="00110D7B"/>
        </w:tc>
        <w:tc>
          <w:tcPr>
            <w:tcW w:w="1331" w:type="dxa"/>
            <w:gridSpan w:val="3"/>
            <w:vMerge/>
            <w:tcBorders>
              <w:top w:val="nil"/>
            </w:tcBorders>
          </w:tcPr>
          <w:p w:rsidR="007D547F" w:rsidRPr="00FF7344" w:rsidRDefault="007D547F" w:rsidP="00110D7B"/>
        </w:tc>
        <w:tc>
          <w:tcPr>
            <w:tcW w:w="1264" w:type="dxa"/>
            <w:vMerge/>
            <w:tcBorders>
              <w:top w:val="nil"/>
            </w:tcBorders>
          </w:tcPr>
          <w:p w:rsidR="007D547F" w:rsidRPr="00FF7344" w:rsidRDefault="007D547F" w:rsidP="00110D7B"/>
        </w:tc>
      </w:tr>
      <w:tr w:rsidR="007D547F" w:rsidRPr="00FF7344">
        <w:trPr>
          <w:trHeight w:val="83"/>
        </w:trPr>
        <w:tc>
          <w:tcPr>
            <w:tcW w:w="509" w:type="dxa"/>
          </w:tcPr>
          <w:p w:rsidR="007D547F" w:rsidRDefault="007D547F" w:rsidP="008E461B">
            <w:r>
              <w:t>50</w:t>
            </w:r>
          </w:p>
        </w:tc>
        <w:tc>
          <w:tcPr>
            <w:tcW w:w="1724" w:type="dxa"/>
            <w:gridSpan w:val="2"/>
          </w:tcPr>
          <w:p w:rsidR="007D547F" w:rsidRDefault="007D547F" w:rsidP="008E461B">
            <w:r>
              <w:t>Как прожить дольше?</w:t>
            </w:r>
          </w:p>
          <w:p w:rsidR="007D547F" w:rsidRDefault="007D547F" w:rsidP="008E461B">
            <w:r>
              <w:t>Развитие умений вести диалог-обмен суждениями,</w:t>
            </w:r>
          </w:p>
          <w:p w:rsidR="007D547F" w:rsidRPr="00112E60" w:rsidRDefault="007D547F" w:rsidP="008E461B">
            <w:r>
              <w:t>мнениями</w:t>
            </w:r>
          </w:p>
          <w:p w:rsidR="007D547F" w:rsidRDefault="007D547F" w:rsidP="00110D7B"/>
        </w:tc>
        <w:tc>
          <w:tcPr>
            <w:tcW w:w="851" w:type="dxa"/>
          </w:tcPr>
          <w:p w:rsidR="007D547F" w:rsidRDefault="007D547F" w:rsidP="00110D7B"/>
        </w:tc>
        <w:tc>
          <w:tcPr>
            <w:tcW w:w="1677" w:type="dxa"/>
          </w:tcPr>
          <w:p w:rsidR="007D547F" w:rsidRDefault="007D547F" w:rsidP="00110D7B">
            <w:r>
              <w:t>Закрепление лексики</w:t>
            </w:r>
          </w:p>
          <w:p w:rsidR="007D547F" w:rsidRDefault="007D547F" w:rsidP="00110D7B">
            <w:r>
              <w:t>Упр.4с.40</w:t>
            </w:r>
          </w:p>
          <w:p w:rsidR="007D547F" w:rsidRPr="0054290F" w:rsidRDefault="007D547F" w:rsidP="00110D7B">
            <w:r>
              <w:t>Упр.5с.41</w:t>
            </w:r>
          </w:p>
        </w:tc>
        <w:tc>
          <w:tcPr>
            <w:tcW w:w="1618" w:type="dxa"/>
            <w:gridSpan w:val="2"/>
          </w:tcPr>
          <w:p w:rsidR="007D547F" w:rsidRPr="00110D7B" w:rsidRDefault="007D547F" w:rsidP="00110D7B"/>
        </w:tc>
        <w:tc>
          <w:tcPr>
            <w:tcW w:w="1508" w:type="dxa"/>
          </w:tcPr>
          <w:p w:rsidR="007D547F" w:rsidRDefault="007D547F" w:rsidP="00110D7B">
            <w:pPr>
              <w:tabs>
                <w:tab w:val="left" w:pos="1095"/>
              </w:tabs>
            </w:pPr>
            <w:r>
              <w:t>Сравнение диет и обсуждение  ихв группах</w:t>
            </w:r>
          </w:p>
          <w:p w:rsidR="007D547F" w:rsidRPr="00FF7344" w:rsidRDefault="007D547F" w:rsidP="00110D7B">
            <w:pPr>
              <w:tabs>
                <w:tab w:val="left" w:pos="1095"/>
              </w:tabs>
            </w:pPr>
            <w:r>
              <w:t>Упр.6с.41</w:t>
            </w:r>
          </w:p>
        </w:tc>
        <w:tc>
          <w:tcPr>
            <w:tcW w:w="1846" w:type="dxa"/>
            <w:gridSpan w:val="2"/>
          </w:tcPr>
          <w:p w:rsidR="007D547F" w:rsidRPr="00FF7344" w:rsidRDefault="007D547F" w:rsidP="00110D7B"/>
        </w:tc>
        <w:tc>
          <w:tcPr>
            <w:tcW w:w="1844" w:type="dxa"/>
          </w:tcPr>
          <w:p w:rsidR="007D547F" w:rsidRDefault="007D547F" w:rsidP="008E461B">
            <w:r>
              <w:t>Аудирование с пониманием необходимой информации</w:t>
            </w:r>
          </w:p>
          <w:p w:rsidR="007D547F" w:rsidRDefault="007D547F" w:rsidP="008E461B">
            <w:r>
              <w:t>Упр.6с.41</w:t>
            </w:r>
          </w:p>
          <w:p w:rsidR="007D547F" w:rsidRPr="008E461B" w:rsidRDefault="007D547F" w:rsidP="008E461B">
            <w:r w:rsidRPr="008E461B">
              <w:t>РТ с.21 упр.3</w:t>
            </w:r>
          </w:p>
          <w:p w:rsidR="007D547F" w:rsidRPr="008E461B" w:rsidRDefault="007D547F" w:rsidP="00EC3E8F">
            <w:r w:rsidRPr="008E461B">
              <w:t>ЕГЭ-р.1- множ. выбор</w:t>
            </w:r>
          </w:p>
        </w:tc>
        <w:tc>
          <w:tcPr>
            <w:tcW w:w="1704" w:type="dxa"/>
            <w:gridSpan w:val="2"/>
          </w:tcPr>
          <w:p w:rsidR="007D547F" w:rsidRDefault="007D547F" w:rsidP="00110D7B">
            <w:r>
              <w:t>Написание короткого рассказа по теме</w:t>
            </w:r>
          </w:p>
          <w:p w:rsidR="007D547F" w:rsidRPr="00FF7344" w:rsidRDefault="007D547F" w:rsidP="00110D7B">
            <w:r>
              <w:t>Упр.7с.41</w:t>
            </w:r>
          </w:p>
        </w:tc>
        <w:tc>
          <w:tcPr>
            <w:tcW w:w="1331" w:type="dxa"/>
            <w:gridSpan w:val="3"/>
            <w:vMerge/>
            <w:tcBorders>
              <w:top w:val="nil"/>
              <w:bottom w:val="nil"/>
            </w:tcBorders>
          </w:tcPr>
          <w:p w:rsidR="007D547F" w:rsidRPr="00FF7344" w:rsidRDefault="007D547F" w:rsidP="00110D7B"/>
        </w:tc>
        <w:tc>
          <w:tcPr>
            <w:tcW w:w="1264" w:type="dxa"/>
            <w:vMerge/>
            <w:tcBorders>
              <w:top w:val="nil"/>
              <w:bottom w:val="nil"/>
            </w:tcBorders>
          </w:tcPr>
          <w:p w:rsidR="007D547F" w:rsidRPr="00FF7344" w:rsidRDefault="007D547F" w:rsidP="00110D7B"/>
        </w:tc>
      </w:tr>
      <w:tr w:rsidR="007D547F" w:rsidRPr="00FF7344">
        <w:trPr>
          <w:trHeight w:val="83"/>
        </w:trPr>
        <w:tc>
          <w:tcPr>
            <w:tcW w:w="509" w:type="dxa"/>
          </w:tcPr>
          <w:p w:rsidR="007D547F" w:rsidRDefault="007D547F" w:rsidP="008E461B">
            <w:r>
              <w:t>51</w:t>
            </w:r>
          </w:p>
        </w:tc>
        <w:tc>
          <w:tcPr>
            <w:tcW w:w="1724" w:type="dxa"/>
            <w:gridSpan w:val="2"/>
          </w:tcPr>
          <w:p w:rsidR="007D547F" w:rsidRDefault="007D547F" w:rsidP="008E461B">
            <w:r>
              <w:t>Полезные продукты</w:t>
            </w:r>
          </w:p>
          <w:p w:rsidR="007D547F" w:rsidRDefault="007D547F" w:rsidP="008E461B">
            <w:r>
              <w:t>Расширение лексического запаса учащихся</w:t>
            </w:r>
          </w:p>
        </w:tc>
        <w:tc>
          <w:tcPr>
            <w:tcW w:w="851" w:type="dxa"/>
          </w:tcPr>
          <w:p w:rsidR="007D547F" w:rsidRDefault="007D547F" w:rsidP="00110D7B"/>
        </w:tc>
        <w:tc>
          <w:tcPr>
            <w:tcW w:w="1677" w:type="dxa"/>
          </w:tcPr>
          <w:p w:rsidR="007D547F" w:rsidRDefault="007D547F" w:rsidP="00110D7B">
            <w:r>
              <w:t>Слова с похожим значением</w:t>
            </w:r>
          </w:p>
          <w:p w:rsidR="007D547F" w:rsidRDefault="007D547F" w:rsidP="00110D7B">
            <w:r w:rsidRPr="00EC3E8F">
              <w:t>(</w:t>
            </w:r>
            <w:r>
              <w:rPr>
                <w:lang w:val="en-US"/>
              </w:rPr>
              <w:t>confusing</w:t>
            </w:r>
            <w:r w:rsidRPr="00EC3E8F">
              <w:t xml:space="preserve"> </w:t>
            </w:r>
            <w:r>
              <w:rPr>
                <w:lang w:val="en-US"/>
              </w:rPr>
              <w:t>words</w:t>
            </w:r>
            <w:r w:rsidRPr="00EC3E8F">
              <w:t>)</w:t>
            </w:r>
          </w:p>
          <w:p w:rsidR="007D547F" w:rsidRPr="00EC3E8F" w:rsidRDefault="007D547F" w:rsidP="00110D7B">
            <w:r>
              <w:t>упр.5,6с.42</w:t>
            </w:r>
          </w:p>
        </w:tc>
        <w:tc>
          <w:tcPr>
            <w:tcW w:w="1618" w:type="dxa"/>
            <w:gridSpan w:val="2"/>
          </w:tcPr>
          <w:p w:rsidR="007D547F" w:rsidRPr="00110D7B" w:rsidRDefault="007D547F" w:rsidP="00110D7B"/>
        </w:tc>
        <w:tc>
          <w:tcPr>
            <w:tcW w:w="1508" w:type="dxa"/>
          </w:tcPr>
          <w:p w:rsidR="007D547F" w:rsidRDefault="007D547F" w:rsidP="00110D7B">
            <w:pPr>
              <w:tabs>
                <w:tab w:val="left" w:pos="1095"/>
              </w:tabs>
            </w:pPr>
            <w:r>
              <w:t>Краткие высказывания с использованием активной лексики  упр.1,2с.42</w:t>
            </w:r>
          </w:p>
        </w:tc>
        <w:tc>
          <w:tcPr>
            <w:tcW w:w="1846" w:type="dxa"/>
            <w:gridSpan w:val="2"/>
          </w:tcPr>
          <w:p w:rsidR="007D547F" w:rsidRDefault="007D547F" w:rsidP="00110D7B">
            <w:r>
              <w:t>Чтение с выборочным пониманием информации</w:t>
            </w:r>
          </w:p>
          <w:p w:rsidR="007D547F" w:rsidRPr="00FF7344" w:rsidRDefault="007D547F" w:rsidP="00110D7B">
            <w:r>
              <w:t>Упр.3,4с.42</w:t>
            </w:r>
          </w:p>
        </w:tc>
        <w:tc>
          <w:tcPr>
            <w:tcW w:w="1844" w:type="dxa"/>
          </w:tcPr>
          <w:p w:rsidR="007D547F" w:rsidRDefault="007D547F" w:rsidP="008E461B"/>
        </w:tc>
        <w:tc>
          <w:tcPr>
            <w:tcW w:w="1704" w:type="dxa"/>
            <w:gridSpan w:val="2"/>
          </w:tcPr>
          <w:p w:rsidR="007D547F" w:rsidRDefault="007D547F" w:rsidP="00110D7B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FF7344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FF7344" w:rsidRDefault="007D547F" w:rsidP="00110D7B"/>
        </w:tc>
      </w:tr>
      <w:tr w:rsidR="007D547F" w:rsidRPr="00FF7344">
        <w:trPr>
          <w:trHeight w:val="83"/>
        </w:trPr>
        <w:tc>
          <w:tcPr>
            <w:tcW w:w="509" w:type="dxa"/>
          </w:tcPr>
          <w:p w:rsidR="007D547F" w:rsidRDefault="007D547F" w:rsidP="008E461B">
            <w:r>
              <w:t>52</w:t>
            </w:r>
          </w:p>
        </w:tc>
        <w:tc>
          <w:tcPr>
            <w:tcW w:w="1724" w:type="dxa"/>
            <w:gridSpan w:val="2"/>
          </w:tcPr>
          <w:p w:rsidR="007D547F" w:rsidRDefault="007D547F" w:rsidP="008E461B">
            <w:r>
              <w:t>Повторяем грамматику</w:t>
            </w:r>
          </w:p>
          <w:p w:rsidR="007D547F" w:rsidRDefault="007D547F" w:rsidP="008E461B">
            <w:r>
              <w:t>Способы выражения будущего времени</w:t>
            </w:r>
          </w:p>
        </w:tc>
        <w:tc>
          <w:tcPr>
            <w:tcW w:w="851" w:type="dxa"/>
          </w:tcPr>
          <w:p w:rsidR="007D547F" w:rsidRDefault="007D547F" w:rsidP="00110D7B"/>
        </w:tc>
        <w:tc>
          <w:tcPr>
            <w:tcW w:w="1677" w:type="dxa"/>
          </w:tcPr>
          <w:p w:rsidR="007D547F" w:rsidRPr="00215704" w:rsidRDefault="007D547F" w:rsidP="00215704">
            <w:pPr>
              <w:rPr>
                <w:lang w:val="en-US"/>
              </w:rPr>
            </w:pPr>
            <w:r w:rsidRPr="00215704">
              <w:t>Составные</w:t>
            </w:r>
            <w:r w:rsidRPr="00215704">
              <w:rPr>
                <w:lang w:val="en-US"/>
              </w:rPr>
              <w:t xml:space="preserve"> </w:t>
            </w:r>
            <w:r w:rsidRPr="00215704">
              <w:t>прилагат</w:t>
            </w:r>
            <w:r w:rsidRPr="00215704">
              <w:rPr>
                <w:lang w:val="en-US"/>
              </w:rPr>
              <w:t>.</w:t>
            </w:r>
          </w:p>
          <w:p w:rsidR="007D547F" w:rsidRPr="00215704" w:rsidRDefault="007D547F" w:rsidP="00215704">
            <w:pPr>
              <w:rPr>
                <w:lang w:val="en-US"/>
              </w:rPr>
            </w:pPr>
            <w:r w:rsidRPr="00215704">
              <w:rPr>
                <w:lang w:val="en-US"/>
              </w:rPr>
              <w:t xml:space="preserve">well-done, low-fat  </w:t>
            </w:r>
            <w:r w:rsidRPr="00215704">
              <w:t>и</w:t>
            </w:r>
            <w:r w:rsidRPr="00215704">
              <w:rPr>
                <w:lang w:val="en-US"/>
              </w:rPr>
              <w:t xml:space="preserve">. </w:t>
            </w:r>
            <w:r w:rsidRPr="00215704">
              <w:t>т</w:t>
            </w:r>
            <w:r w:rsidRPr="00215704">
              <w:rPr>
                <w:lang w:val="en-US"/>
              </w:rPr>
              <w:t xml:space="preserve">. </w:t>
            </w:r>
            <w:r w:rsidRPr="00215704">
              <w:t>д</w:t>
            </w:r>
            <w:r w:rsidRPr="00215704">
              <w:rPr>
                <w:lang w:val="en-US"/>
              </w:rPr>
              <w:t>.</w:t>
            </w:r>
          </w:p>
          <w:p w:rsidR="007D547F" w:rsidRPr="00215704" w:rsidRDefault="007D547F" w:rsidP="00215704">
            <w:r w:rsidRPr="00215704">
              <w:t>с.43 упр.7</w:t>
            </w:r>
          </w:p>
          <w:p w:rsidR="007D547F" w:rsidRDefault="007D547F" w:rsidP="00110D7B"/>
        </w:tc>
        <w:tc>
          <w:tcPr>
            <w:tcW w:w="1618" w:type="dxa"/>
            <w:gridSpan w:val="2"/>
          </w:tcPr>
          <w:p w:rsidR="007D547F" w:rsidRPr="00EC3E8F" w:rsidRDefault="007D547F" w:rsidP="00EC3E8F">
            <w:r w:rsidRPr="00EC3E8F">
              <w:t>Будущее время</w:t>
            </w:r>
          </w:p>
          <w:p w:rsidR="007D547F" w:rsidRPr="00EC3E8F" w:rsidRDefault="007D547F" w:rsidP="00EC3E8F">
            <w:r w:rsidRPr="00EC3E8F">
              <w:t>GR с. 168</w:t>
            </w:r>
          </w:p>
          <w:p w:rsidR="007D547F" w:rsidRDefault="007D547F" w:rsidP="00EC3E8F">
            <w:r w:rsidRPr="00EC3E8F">
              <w:t>с.43 упр.8, 9</w:t>
            </w:r>
            <w:r>
              <w:t>а</w:t>
            </w:r>
          </w:p>
          <w:p w:rsidR="007D547F" w:rsidRPr="00110D7B" w:rsidRDefault="007D547F" w:rsidP="00EC3E8F">
            <w:r w:rsidRPr="00EC3E8F">
              <w:t>РТ с.23 упр.3</w:t>
            </w:r>
          </w:p>
        </w:tc>
        <w:tc>
          <w:tcPr>
            <w:tcW w:w="1508" w:type="dxa"/>
          </w:tcPr>
          <w:p w:rsidR="007D547F" w:rsidRDefault="007D547F" w:rsidP="00110D7B">
            <w:pPr>
              <w:tabs>
                <w:tab w:val="left" w:pos="1095"/>
              </w:tabs>
            </w:pPr>
            <w:r>
              <w:t>Отработка употребле-ния в УР учащихся</w:t>
            </w:r>
          </w:p>
          <w:p w:rsidR="007D547F" w:rsidRDefault="007D547F" w:rsidP="00110D7B">
            <w:pPr>
              <w:tabs>
                <w:tab w:val="left" w:pos="1095"/>
              </w:tabs>
            </w:pPr>
            <w:r>
              <w:t>структур в будущем времени</w:t>
            </w:r>
          </w:p>
          <w:p w:rsidR="007D547F" w:rsidRDefault="007D547F" w:rsidP="00110D7B">
            <w:pPr>
              <w:tabs>
                <w:tab w:val="left" w:pos="1095"/>
              </w:tabs>
            </w:pPr>
            <w:r>
              <w:t>Упр.9бс.43</w:t>
            </w:r>
          </w:p>
        </w:tc>
        <w:tc>
          <w:tcPr>
            <w:tcW w:w="1846" w:type="dxa"/>
            <w:gridSpan w:val="2"/>
          </w:tcPr>
          <w:p w:rsidR="007D547F" w:rsidRDefault="007D547F" w:rsidP="00110D7B"/>
        </w:tc>
        <w:tc>
          <w:tcPr>
            <w:tcW w:w="1844" w:type="dxa"/>
          </w:tcPr>
          <w:p w:rsidR="007D547F" w:rsidRDefault="007D547F" w:rsidP="008E461B"/>
        </w:tc>
        <w:tc>
          <w:tcPr>
            <w:tcW w:w="1704" w:type="dxa"/>
            <w:gridSpan w:val="2"/>
          </w:tcPr>
          <w:p w:rsidR="007D547F" w:rsidRDefault="007D547F" w:rsidP="00110D7B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FF7344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FF7344" w:rsidRDefault="007D547F" w:rsidP="00110D7B"/>
        </w:tc>
      </w:tr>
      <w:tr w:rsidR="007D547F" w:rsidRPr="00FF7344">
        <w:trPr>
          <w:trHeight w:val="83"/>
        </w:trPr>
        <w:tc>
          <w:tcPr>
            <w:tcW w:w="509" w:type="dxa"/>
          </w:tcPr>
          <w:p w:rsidR="007D547F" w:rsidRDefault="007D547F" w:rsidP="008E461B">
            <w:r>
              <w:t>53</w:t>
            </w:r>
          </w:p>
        </w:tc>
        <w:tc>
          <w:tcPr>
            <w:tcW w:w="1724" w:type="dxa"/>
            <w:gridSpan w:val="2"/>
          </w:tcPr>
          <w:p w:rsidR="007D547F" w:rsidRDefault="007D547F" w:rsidP="008E461B">
            <w:r w:rsidRPr="00BC0B29">
              <w:t>Язык повседневно</w:t>
            </w:r>
            <w:r>
              <w:t>-</w:t>
            </w:r>
            <w:r w:rsidRPr="00BC0B29">
              <w:t>го общения</w:t>
            </w:r>
          </w:p>
          <w:p w:rsidR="007D547F" w:rsidRDefault="007D547F" w:rsidP="008E461B">
            <w:r>
              <w:t>Развитие навыков аудирования и ДР</w:t>
            </w:r>
          </w:p>
        </w:tc>
        <w:tc>
          <w:tcPr>
            <w:tcW w:w="851" w:type="dxa"/>
          </w:tcPr>
          <w:p w:rsidR="007D547F" w:rsidRDefault="007D547F" w:rsidP="00110D7B"/>
        </w:tc>
        <w:tc>
          <w:tcPr>
            <w:tcW w:w="1677" w:type="dxa"/>
          </w:tcPr>
          <w:p w:rsidR="007D547F" w:rsidRPr="00BC0B29" w:rsidRDefault="007D547F" w:rsidP="00BC0B29">
            <w:r w:rsidRPr="00BC0B29">
              <w:t>Язык повседневно</w:t>
            </w:r>
            <w:r>
              <w:t>-</w:t>
            </w:r>
            <w:r w:rsidRPr="00BC0B29">
              <w:t>го общения: как спросить и дать совет</w:t>
            </w:r>
          </w:p>
          <w:p w:rsidR="007D547F" w:rsidRDefault="007D547F" w:rsidP="00110D7B"/>
        </w:tc>
        <w:tc>
          <w:tcPr>
            <w:tcW w:w="1618" w:type="dxa"/>
            <w:gridSpan w:val="2"/>
          </w:tcPr>
          <w:p w:rsidR="007D547F" w:rsidRPr="00110D7B" w:rsidRDefault="007D547F" w:rsidP="00110D7B"/>
        </w:tc>
        <w:tc>
          <w:tcPr>
            <w:tcW w:w="1508" w:type="dxa"/>
          </w:tcPr>
          <w:p w:rsidR="007D547F" w:rsidRDefault="007D547F" w:rsidP="00110D7B">
            <w:pPr>
              <w:tabs>
                <w:tab w:val="left" w:pos="1095"/>
              </w:tabs>
            </w:pPr>
            <w:r>
              <w:t>Составл-е и проигрова-ние диало-гов по ситуациям</w:t>
            </w:r>
          </w:p>
          <w:p w:rsidR="007D547F" w:rsidRDefault="007D547F" w:rsidP="00110D7B">
            <w:pPr>
              <w:tabs>
                <w:tab w:val="left" w:pos="1095"/>
              </w:tabs>
            </w:pPr>
            <w:r>
              <w:t>Упр.11с.43</w:t>
            </w:r>
          </w:p>
        </w:tc>
        <w:tc>
          <w:tcPr>
            <w:tcW w:w="1846" w:type="dxa"/>
            <w:gridSpan w:val="2"/>
          </w:tcPr>
          <w:p w:rsidR="007D547F" w:rsidRDefault="007D547F" w:rsidP="00110D7B"/>
        </w:tc>
        <w:tc>
          <w:tcPr>
            <w:tcW w:w="1844" w:type="dxa"/>
          </w:tcPr>
          <w:p w:rsidR="007D547F" w:rsidRDefault="007D547F" w:rsidP="008E461B">
            <w:r>
              <w:t>Аудирование с пониманием заданной информации</w:t>
            </w:r>
          </w:p>
          <w:p w:rsidR="007D547F" w:rsidRDefault="007D547F" w:rsidP="008E461B">
            <w:r>
              <w:t>Упр.10с.43</w:t>
            </w:r>
          </w:p>
        </w:tc>
        <w:tc>
          <w:tcPr>
            <w:tcW w:w="1704" w:type="dxa"/>
            <w:gridSpan w:val="2"/>
          </w:tcPr>
          <w:p w:rsidR="007D547F" w:rsidRDefault="007D547F" w:rsidP="00110D7B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FF7344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FF7344" w:rsidRDefault="007D547F" w:rsidP="00110D7B"/>
        </w:tc>
      </w:tr>
      <w:tr w:rsidR="007D547F" w:rsidRPr="00FF7344">
        <w:trPr>
          <w:trHeight w:val="83"/>
        </w:trPr>
        <w:tc>
          <w:tcPr>
            <w:tcW w:w="509" w:type="dxa"/>
          </w:tcPr>
          <w:p w:rsidR="007D547F" w:rsidRDefault="007D547F" w:rsidP="008E461B">
            <w:r>
              <w:t>54</w:t>
            </w:r>
          </w:p>
        </w:tc>
        <w:tc>
          <w:tcPr>
            <w:tcW w:w="1724" w:type="dxa"/>
            <w:gridSpan w:val="2"/>
          </w:tcPr>
          <w:p w:rsidR="007D547F" w:rsidRDefault="007D547F" w:rsidP="008E461B">
            <w:r w:rsidRPr="00EE54B9">
              <w:t>В мире профессий</w:t>
            </w:r>
          </w:p>
          <w:p w:rsidR="007D547F" w:rsidRPr="00BC0B29" w:rsidRDefault="007D547F" w:rsidP="008E461B">
            <w:r>
              <w:t>Совершенствование навыков ознакомительного чтения</w:t>
            </w:r>
          </w:p>
        </w:tc>
        <w:tc>
          <w:tcPr>
            <w:tcW w:w="851" w:type="dxa"/>
          </w:tcPr>
          <w:p w:rsidR="007D547F" w:rsidRDefault="007D547F" w:rsidP="00110D7B"/>
        </w:tc>
        <w:tc>
          <w:tcPr>
            <w:tcW w:w="1677" w:type="dxa"/>
          </w:tcPr>
          <w:p w:rsidR="007D547F" w:rsidRDefault="007D547F" w:rsidP="00BC0B29">
            <w:r>
              <w:t>Описание черт</w:t>
            </w:r>
          </w:p>
          <w:p w:rsidR="007D547F" w:rsidRDefault="007D547F" w:rsidP="00BC0B29">
            <w:r>
              <w:t>х</w:t>
            </w:r>
            <w:r w:rsidRPr="00EE54B9">
              <w:t>арактера</w:t>
            </w:r>
            <w:r>
              <w:t>,</w:t>
            </w:r>
          </w:p>
          <w:p w:rsidR="007D547F" w:rsidRDefault="007D547F" w:rsidP="00BC0B29">
            <w:r>
              <w:t>названия профессий в разных сферах деятельности</w:t>
            </w:r>
          </w:p>
          <w:p w:rsidR="007D547F" w:rsidRDefault="007D547F" w:rsidP="00BC0B29">
            <w:r>
              <w:t>упр.1,4с.44</w:t>
            </w:r>
          </w:p>
          <w:p w:rsidR="007D547F" w:rsidRPr="00B54060" w:rsidRDefault="007D547F" w:rsidP="00BC0B29"/>
        </w:tc>
        <w:tc>
          <w:tcPr>
            <w:tcW w:w="1618" w:type="dxa"/>
            <w:gridSpan w:val="2"/>
          </w:tcPr>
          <w:p w:rsidR="007D547F" w:rsidRPr="00110D7B" w:rsidRDefault="007D547F" w:rsidP="00110D7B"/>
        </w:tc>
        <w:tc>
          <w:tcPr>
            <w:tcW w:w="1508" w:type="dxa"/>
          </w:tcPr>
          <w:p w:rsidR="007D547F" w:rsidRDefault="007D547F" w:rsidP="00110D7B">
            <w:pPr>
              <w:tabs>
                <w:tab w:val="left" w:pos="1095"/>
              </w:tabs>
            </w:pPr>
            <w:r>
              <w:t>Тематичес-кие микро-диалоги</w:t>
            </w:r>
          </w:p>
          <w:p w:rsidR="007D547F" w:rsidRDefault="007D547F" w:rsidP="00110D7B">
            <w:pPr>
              <w:tabs>
                <w:tab w:val="left" w:pos="1095"/>
              </w:tabs>
            </w:pPr>
            <w:r>
              <w:t>Упр.2с.44</w:t>
            </w:r>
          </w:p>
        </w:tc>
        <w:tc>
          <w:tcPr>
            <w:tcW w:w="1846" w:type="dxa"/>
            <w:gridSpan w:val="2"/>
          </w:tcPr>
          <w:p w:rsidR="007D547F" w:rsidRDefault="007D547F" w:rsidP="00110D7B">
            <w:r>
              <w:t>Чтение на подбор заголовков для рубрик</w:t>
            </w:r>
          </w:p>
          <w:p w:rsidR="007D547F" w:rsidRDefault="007D547F" w:rsidP="00110D7B">
            <w:r>
              <w:t>Упр.3с.44</w:t>
            </w:r>
          </w:p>
        </w:tc>
        <w:tc>
          <w:tcPr>
            <w:tcW w:w="1844" w:type="dxa"/>
          </w:tcPr>
          <w:p w:rsidR="007D547F" w:rsidRDefault="007D547F" w:rsidP="008E461B"/>
        </w:tc>
        <w:tc>
          <w:tcPr>
            <w:tcW w:w="1704" w:type="dxa"/>
            <w:gridSpan w:val="2"/>
          </w:tcPr>
          <w:p w:rsidR="007D547F" w:rsidRDefault="007D547F" w:rsidP="00110D7B">
            <w:r>
              <w:t>Закрепление новой лексики в своих примерах</w:t>
            </w:r>
          </w:p>
          <w:p w:rsidR="007D547F" w:rsidRDefault="007D547F" w:rsidP="00110D7B">
            <w:r>
              <w:t>Упр.5с.44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FF7344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FF7344" w:rsidRDefault="007D547F" w:rsidP="00110D7B"/>
        </w:tc>
      </w:tr>
      <w:tr w:rsidR="007D547F" w:rsidRPr="00FF7344">
        <w:trPr>
          <w:trHeight w:val="83"/>
        </w:trPr>
        <w:tc>
          <w:tcPr>
            <w:tcW w:w="509" w:type="dxa"/>
          </w:tcPr>
          <w:p w:rsidR="007D547F" w:rsidRDefault="007D547F" w:rsidP="008E461B">
            <w:r>
              <w:t>55</w:t>
            </w:r>
          </w:p>
        </w:tc>
        <w:tc>
          <w:tcPr>
            <w:tcW w:w="1724" w:type="dxa"/>
            <w:gridSpan w:val="2"/>
          </w:tcPr>
          <w:p w:rsidR="007D547F" w:rsidRPr="00EE54B9" w:rsidRDefault="007D547F" w:rsidP="008E461B">
            <w:r>
              <w:t>Развитие навыков  монологичес-ких высказываний</w:t>
            </w:r>
          </w:p>
        </w:tc>
        <w:tc>
          <w:tcPr>
            <w:tcW w:w="851" w:type="dxa"/>
          </w:tcPr>
          <w:p w:rsidR="007D547F" w:rsidRDefault="007D547F" w:rsidP="00110D7B"/>
        </w:tc>
        <w:tc>
          <w:tcPr>
            <w:tcW w:w="1677" w:type="dxa"/>
          </w:tcPr>
          <w:p w:rsidR="007D547F" w:rsidRDefault="007D547F" w:rsidP="00BC0B29"/>
        </w:tc>
        <w:tc>
          <w:tcPr>
            <w:tcW w:w="1618" w:type="dxa"/>
            <w:gridSpan w:val="2"/>
          </w:tcPr>
          <w:p w:rsidR="007D547F" w:rsidRPr="00110D7B" w:rsidRDefault="007D547F" w:rsidP="00110D7B"/>
        </w:tc>
        <w:tc>
          <w:tcPr>
            <w:tcW w:w="1508" w:type="dxa"/>
          </w:tcPr>
          <w:p w:rsidR="007D547F" w:rsidRDefault="007D547F" w:rsidP="00110D7B">
            <w:pPr>
              <w:tabs>
                <w:tab w:val="left" w:pos="1095"/>
              </w:tabs>
            </w:pPr>
            <w:r>
              <w:t>Сообщение об одной из профессий по плану</w:t>
            </w:r>
          </w:p>
          <w:p w:rsidR="007D547F" w:rsidRDefault="007D547F" w:rsidP="00110D7B">
            <w:pPr>
              <w:tabs>
                <w:tab w:val="left" w:pos="1095"/>
              </w:tabs>
            </w:pPr>
            <w:r>
              <w:t>Упр.6с.45</w:t>
            </w:r>
          </w:p>
        </w:tc>
        <w:tc>
          <w:tcPr>
            <w:tcW w:w="1846" w:type="dxa"/>
            <w:gridSpan w:val="2"/>
          </w:tcPr>
          <w:p w:rsidR="007D547F" w:rsidRDefault="007D547F" w:rsidP="00110D7B"/>
        </w:tc>
        <w:tc>
          <w:tcPr>
            <w:tcW w:w="1844" w:type="dxa"/>
          </w:tcPr>
          <w:p w:rsidR="007D547F" w:rsidRDefault="007D547F" w:rsidP="008E461B"/>
        </w:tc>
        <w:tc>
          <w:tcPr>
            <w:tcW w:w="1704" w:type="dxa"/>
            <w:gridSpan w:val="2"/>
          </w:tcPr>
          <w:p w:rsidR="007D547F" w:rsidRDefault="007D547F" w:rsidP="00110D7B">
            <w:r>
              <w:t>Работа в службе спасения</w:t>
            </w:r>
          </w:p>
          <w:p w:rsidR="007D547F" w:rsidRDefault="007D547F" w:rsidP="00110D7B">
            <w:r>
              <w:t>Короткое сообщение с выражением собственногомнения</w:t>
            </w:r>
          </w:p>
          <w:p w:rsidR="007D547F" w:rsidRDefault="007D547F" w:rsidP="00110D7B">
            <w:r>
              <w:t>Упр.7с.45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FF7344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FF7344" w:rsidRDefault="007D547F" w:rsidP="00110D7B"/>
        </w:tc>
      </w:tr>
      <w:tr w:rsidR="007D547F" w:rsidRPr="00FF7344">
        <w:trPr>
          <w:trHeight w:val="83"/>
        </w:trPr>
        <w:tc>
          <w:tcPr>
            <w:tcW w:w="509" w:type="dxa"/>
          </w:tcPr>
          <w:p w:rsidR="007D547F" w:rsidRDefault="007D547F" w:rsidP="008E461B">
            <w:r>
              <w:t>56</w:t>
            </w:r>
          </w:p>
        </w:tc>
        <w:tc>
          <w:tcPr>
            <w:tcW w:w="1724" w:type="dxa"/>
            <w:gridSpan w:val="2"/>
          </w:tcPr>
          <w:p w:rsidR="007D547F" w:rsidRDefault="007D547F" w:rsidP="008E461B">
            <w:r w:rsidRPr="00C66713">
              <w:t>Что Вы обычно делаете на работе?</w:t>
            </w:r>
          </w:p>
        </w:tc>
        <w:tc>
          <w:tcPr>
            <w:tcW w:w="851" w:type="dxa"/>
          </w:tcPr>
          <w:p w:rsidR="007D547F" w:rsidRDefault="007D547F" w:rsidP="00110D7B"/>
        </w:tc>
        <w:tc>
          <w:tcPr>
            <w:tcW w:w="1677" w:type="dxa"/>
          </w:tcPr>
          <w:p w:rsidR="007D547F" w:rsidRDefault="007D547F" w:rsidP="00754437">
            <w:r w:rsidRPr="00C66713">
              <w:t>слова с похожим значением</w:t>
            </w:r>
          </w:p>
          <w:p w:rsidR="007D547F" w:rsidRPr="00C66713" w:rsidRDefault="007D547F" w:rsidP="00754437">
            <w:r>
              <w:t>упр.2,3с.46</w:t>
            </w:r>
          </w:p>
          <w:p w:rsidR="007D547F" w:rsidRPr="00C66713" w:rsidRDefault="007D547F" w:rsidP="00754437">
            <w:r w:rsidRPr="00C66713">
              <w:t xml:space="preserve">РТ с.25 упр.4- </w:t>
            </w:r>
          </w:p>
          <w:p w:rsidR="007D547F" w:rsidRPr="00C66713" w:rsidRDefault="007D547F" w:rsidP="00754437">
            <w:r w:rsidRPr="00C66713">
              <w:t>с.47 упр.6-предлоги</w:t>
            </w:r>
          </w:p>
          <w:p w:rsidR="007D547F" w:rsidRDefault="007D547F" w:rsidP="00BC0B29"/>
        </w:tc>
        <w:tc>
          <w:tcPr>
            <w:tcW w:w="1618" w:type="dxa"/>
            <w:gridSpan w:val="2"/>
          </w:tcPr>
          <w:p w:rsidR="007D547F" w:rsidRPr="00110D7B" w:rsidRDefault="007D547F" w:rsidP="00110D7B"/>
        </w:tc>
        <w:tc>
          <w:tcPr>
            <w:tcW w:w="1508" w:type="dxa"/>
          </w:tcPr>
          <w:p w:rsidR="007D547F" w:rsidRDefault="007D547F" w:rsidP="00754437">
            <w:pPr>
              <w:tabs>
                <w:tab w:val="left" w:pos="1095"/>
              </w:tabs>
            </w:pPr>
            <w:r>
              <w:t>Монологи-ческая речь по ситуации с высказы-ванием лич-ного мнения</w:t>
            </w:r>
          </w:p>
          <w:p w:rsidR="007D547F" w:rsidRDefault="007D547F" w:rsidP="00754437">
            <w:pPr>
              <w:tabs>
                <w:tab w:val="left" w:pos="1095"/>
              </w:tabs>
            </w:pPr>
            <w:r>
              <w:t>Упр.1с.46</w:t>
            </w:r>
          </w:p>
        </w:tc>
        <w:tc>
          <w:tcPr>
            <w:tcW w:w="1846" w:type="dxa"/>
            <w:gridSpan w:val="2"/>
          </w:tcPr>
          <w:p w:rsidR="007D547F" w:rsidRDefault="007D547F" w:rsidP="00110D7B"/>
        </w:tc>
        <w:tc>
          <w:tcPr>
            <w:tcW w:w="1844" w:type="dxa"/>
          </w:tcPr>
          <w:p w:rsidR="007D547F" w:rsidRDefault="007D547F" w:rsidP="008E461B"/>
        </w:tc>
        <w:tc>
          <w:tcPr>
            <w:tcW w:w="1704" w:type="dxa"/>
            <w:gridSpan w:val="2"/>
          </w:tcPr>
          <w:p w:rsidR="007D547F" w:rsidRDefault="007D547F" w:rsidP="00754437">
            <w:r>
              <w:t>Перефраз предложений с использова-нием новой лексики и сохранением  смысла</w:t>
            </w:r>
          </w:p>
          <w:p w:rsidR="007D547F" w:rsidRDefault="007D547F" w:rsidP="00754437">
            <w:r>
              <w:t>Упр.7с.46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FF7344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FF7344" w:rsidRDefault="007D547F" w:rsidP="00110D7B"/>
        </w:tc>
      </w:tr>
      <w:tr w:rsidR="007D547F" w:rsidRPr="00FF7344">
        <w:trPr>
          <w:trHeight w:val="83"/>
        </w:trPr>
        <w:tc>
          <w:tcPr>
            <w:tcW w:w="509" w:type="dxa"/>
          </w:tcPr>
          <w:p w:rsidR="007D547F" w:rsidRDefault="007D547F" w:rsidP="008E461B">
            <w:r>
              <w:t>57</w:t>
            </w:r>
          </w:p>
        </w:tc>
        <w:tc>
          <w:tcPr>
            <w:tcW w:w="1724" w:type="dxa"/>
            <w:gridSpan w:val="2"/>
          </w:tcPr>
          <w:p w:rsidR="007D547F" w:rsidRDefault="007D547F" w:rsidP="008E461B">
            <w:r>
              <w:t>Повторяем грамматику</w:t>
            </w:r>
          </w:p>
          <w:p w:rsidR="007D547F" w:rsidRDefault="007D547F" w:rsidP="008E461B">
            <w:r>
              <w:t>Систематиза-ция знаний об употреблении –ing.</w:t>
            </w:r>
            <w:r w:rsidRPr="00754437">
              <w:t xml:space="preserve">.формы глагола и инфинитива </w:t>
            </w:r>
          </w:p>
          <w:p w:rsidR="007D547F" w:rsidRPr="00754437" w:rsidRDefault="007D547F" w:rsidP="008E461B">
            <w:r>
              <w:t>Модальные глаголы</w:t>
            </w:r>
          </w:p>
        </w:tc>
        <w:tc>
          <w:tcPr>
            <w:tcW w:w="851" w:type="dxa"/>
          </w:tcPr>
          <w:p w:rsidR="007D547F" w:rsidRDefault="007D547F" w:rsidP="00110D7B"/>
        </w:tc>
        <w:tc>
          <w:tcPr>
            <w:tcW w:w="1677" w:type="dxa"/>
          </w:tcPr>
          <w:p w:rsidR="007D547F" w:rsidRDefault="007D547F" w:rsidP="007B3B1E"/>
        </w:tc>
        <w:tc>
          <w:tcPr>
            <w:tcW w:w="1618" w:type="dxa"/>
            <w:gridSpan w:val="2"/>
          </w:tcPr>
          <w:p w:rsidR="007D547F" w:rsidRDefault="007D547F" w:rsidP="003C7BA5">
            <w:r>
              <w:t>с.46 упр.4-</w:t>
            </w:r>
            <w:r w:rsidRPr="007B3B1E">
              <w:t>инфинитив и –</w:t>
            </w:r>
            <w:r w:rsidRPr="007B3B1E">
              <w:rPr>
                <w:lang w:val="en-US"/>
              </w:rPr>
              <w:t>ing</w:t>
            </w:r>
            <w:r w:rsidRPr="007B3B1E">
              <w:t>-форма</w:t>
            </w:r>
          </w:p>
          <w:p w:rsidR="007D547F" w:rsidRPr="007B3B1E" w:rsidRDefault="007D547F" w:rsidP="003C7BA5">
            <w:r>
              <w:t>упр.4с.46</w:t>
            </w:r>
          </w:p>
          <w:p w:rsidR="007D547F" w:rsidRPr="007B3B1E" w:rsidRDefault="007D547F" w:rsidP="003C7BA5">
            <w:r w:rsidRPr="007B3B1E">
              <w:t xml:space="preserve">РТ с.25 упр.3- </w:t>
            </w:r>
          </w:p>
          <w:p w:rsidR="007D547F" w:rsidRPr="007B3B1E" w:rsidRDefault="007D547F" w:rsidP="003C7BA5">
            <w:r w:rsidRPr="007B3B1E">
              <w:t>с.47 упр.5-модальные глаголы</w:t>
            </w:r>
          </w:p>
          <w:p w:rsidR="007D547F" w:rsidRPr="00110D7B" w:rsidRDefault="007D547F" w:rsidP="003C7BA5">
            <w:r w:rsidRPr="007B3B1E">
              <w:t>РТ с.26 упр.2</w:t>
            </w:r>
          </w:p>
        </w:tc>
        <w:tc>
          <w:tcPr>
            <w:tcW w:w="1508" w:type="dxa"/>
          </w:tcPr>
          <w:p w:rsidR="007D547F" w:rsidRDefault="007D547F" w:rsidP="00110D7B">
            <w:pPr>
              <w:tabs>
                <w:tab w:val="left" w:pos="1095"/>
              </w:tabs>
            </w:pPr>
          </w:p>
        </w:tc>
        <w:tc>
          <w:tcPr>
            <w:tcW w:w="1846" w:type="dxa"/>
            <w:gridSpan w:val="2"/>
          </w:tcPr>
          <w:p w:rsidR="007D547F" w:rsidRDefault="007D547F" w:rsidP="00110D7B">
            <w:r>
              <w:t>Заполнение пропусков в тексте с вариантами ответов (множествен-ный выбор)</w:t>
            </w:r>
          </w:p>
          <w:p w:rsidR="007D547F" w:rsidRDefault="007D547F" w:rsidP="00110D7B">
            <w:r>
              <w:t>Упр.8с.47</w:t>
            </w:r>
          </w:p>
        </w:tc>
        <w:tc>
          <w:tcPr>
            <w:tcW w:w="1844" w:type="dxa"/>
          </w:tcPr>
          <w:p w:rsidR="007D547F" w:rsidRDefault="007D547F" w:rsidP="008E461B"/>
        </w:tc>
        <w:tc>
          <w:tcPr>
            <w:tcW w:w="1704" w:type="dxa"/>
            <w:gridSpan w:val="2"/>
          </w:tcPr>
          <w:p w:rsidR="007D547F" w:rsidRDefault="007D547F" w:rsidP="00110D7B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FF7344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FF7344" w:rsidRDefault="007D547F" w:rsidP="00110D7B"/>
        </w:tc>
      </w:tr>
      <w:tr w:rsidR="007D547F" w:rsidRPr="00FF7344">
        <w:trPr>
          <w:trHeight w:val="83"/>
        </w:trPr>
        <w:tc>
          <w:tcPr>
            <w:tcW w:w="509" w:type="dxa"/>
          </w:tcPr>
          <w:p w:rsidR="007D547F" w:rsidRDefault="007D547F" w:rsidP="008E461B">
            <w:r>
              <w:t>58</w:t>
            </w:r>
          </w:p>
        </w:tc>
        <w:tc>
          <w:tcPr>
            <w:tcW w:w="1724" w:type="dxa"/>
            <w:gridSpan w:val="2"/>
          </w:tcPr>
          <w:p w:rsidR="007D547F" w:rsidRDefault="007D547F" w:rsidP="008E461B">
            <w:r>
              <w:t>Новости</w:t>
            </w:r>
          </w:p>
          <w:p w:rsidR="007D547F" w:rsidRPr="008C4E37" w:rsidRDefault="007D547F" w:rsidP="008E461B">
            <w:r>
              <w:t>Развитие навыков аудирования</w:t>
            </w:r>
          </w:p>
        </w:tc>
        <w:tc>
          <w:tcPr>
            <w:tcW w:w="851" w:type="dxa"/>
          </w:tcPr>
          <w:p w:rsidR="007D547F" w:rsidRDefault="007D547F" w:rsidP="00110D7B"/>
        </w:tc>
        <w:tc>
          <w:tcPr>
            <w:tcW w:w="1677" w:type="dxa"/>
          </w:tcPr>
          <w:p w:rsidR="007D547F" w:rsidRDefault="007D547F" w:rsidP="00754437"/>
        </w:tc>
        <w:tc>
          <w:tcPr>
            <w:tcW w:w="1618" w:type="dxa"/>
            <w:gridSpan w:val="2"/>
          </w:tcPr>
          <w:p w:rsidR="007D547F" w:rsidRPr="00110D7B" w:rsidRDefault="007D547F" w:rsidP="00110D7B"/>
        </w:tc>
        <w:tc>
          <w:tcPr>
            <w:tcW w:w="1508" w:type="dxa"/>
          </w:tcPr>
          <w:p w:rsidR="007D547F" w:rsidRDefault="007D547F" w:rsidP="00110D7B">
            <w:pPr>
              <w:tabs>
                <w:tab w:val="left" w:pos="1095"/>
              </w:tabs>
            </w:pPr>
            <w:r>
              <w:t>Прогнозирование содержания статьи по заголовку</w:t>
            </w:r>
          </w:p>
          <w:p w:rsidR="007D547F" w:rsidRDefault="007D547F" w:rsidP="00110D7B">
            <w:pPr>
              <w:tabs>
                <w:tab w:val="left" w:pos="1095"/>
              </w:tabs>
            </w:pPr>
            <w:r>
              <w:t>Упр.1ас.48</w:t>
            </w:r>
          </w:p>
        </w:tc>
        <w:tc>
          <w:tcPr>
            <w:tcW w:w="1846" w:type="dxa"/>
            <w:gridSpan w:val="2"/>
          </w:tcPr>
          <w:p w:rsidR="007D547F" w:rsidRDefault="007D547F" w:rsidP="00110D7B">
            <w:r>
              <w:t>Упр.2с.48</w:t>
            </w:r>
          </w:p>
        </w:tc>
        <w:tc>
          <w:tcPr>
            <w:tcW w:w="1844" w:type="dxa"/>
          </w:tcPr>
          <w:p w:rsidR="007D547F" w:rsidRDefault="007D547F" w:rsidP="008E461B">
            <w:r>
              <w:t>Аудирование с пониманием запрашиваемой</w:t>
            </w:r>
          </w:p>
          <w:p w:rsidR="007D547F" w:rsidRDefault="007D547F" w:rsidP="008E461B">
            <w:r>
              <w:t>Упр.1bс.48</w:t>
            </w:r>
          </w:p>
          <w:p w:rsidR="007D547F" w:rsidRDefault="007D547F" w:rsidP="008E461B">
            <w:r>
              <w:t>и основной информации</w:t>
            </w:r>
          </w:p>
          <w:p w:rsidR="007D547F" w:rsidRPr="008C4E37" w:rsidRDefault="007D547F" w:rsidP="008E461B">
            <w:r>
              <w:t>упр.3с.48</w:t>
            </w:r>
          </w:p>
        </w:tc>
        <w:tc>
          <w:tcPr>
            <w:tcW w:w="1704" w:type="dxa"/>
            <w:gridSpan w:val="2"/>
          </w:tcPr>
          <w:p w:rsidR="007D547F" w:rsidRDefault="007D547F" w:rsidP="00110D7B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FF7344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FF7344" w:rsidRDefault="007D547F" w:rsidP="00110D7B"/>
        </w:tc>
      </w:tr>
      <w:tr w:rsidR="007D547F" w:rsidRPr="00FF7344">
        <w:trPr>
          <w:trHeight w:val="83"/>
        </w:trPr>
        <w:tc>
          <w:tcPr>
            <w:tcW w:w="509" w:type="dxa"/>
          </w:tcPr>
          <w:p w:rsidR="007D547F" w:rsidRDefault="007D547F" w:rsidP="008E461B">
            <w:r>
              <w:t>59</w:t>
            </w:r>
          </w:p>
        </w:tc>
        <w:tc>
          <w:tcPr>
            <w:tcW w:w="1724" w:type="dxa"/>
            <w:gridSpan w:val="2"/>
          </w:tcPr>
          <w:p w:rsidR="007D547F" w:rsidRDefault="007D547F" w:rsidP="008E461B">
            <w:r w:rsidRPr="003C7BA5">
              <w:t>Не могу не согласиться с Вами!</w:t>
            </w:r>
          </w:p>
          <w:p w:rsidR="007D547F" w:rsidRPr="003C7BA5" w:rsidRDefault="007D547F" w:rsidP="008E461B">
            <w:r>
              <w:t>Развитие навыков ДР</w:t>
            </w:r>
          </w:p>
        </w:tc>
        <w:tc>
          <w:tcPr>
            <w:tcW w:w="851" w:type="dxa"/>
          </w:tcPr>
          <w:p w:rsidR="007D547F" w:rsidRDefault="007D547F" w:rsidP="00110D7B"/>
        </w:tc>
        <w:tc>
          <w:tcPr>
            <w:tcW w:w="1677" w:type="dxa"/>
          </w:tcPr>
          <w:p w:rsidR="007D547F" w:rsidRDefault="007D547F" w:rsidP="003C7BA5">
            <w:r w:rsidRPr="003C7BA5">
              <w:t xml:space="preserve">Лексика </w:t>
            </w:r>
            <w:r>
              <w:t>на тему «Как согласиться или не согла-</w:t>
            </w:r>
          </w:p>
          <w:p w:rsidR="007D547F" w:rsidRDefault="007D547F" w:rsidP="003C7BA5">
            <w:r>
              <w:t>ситься с собе-</w:t>
            </w:r>
          </w:p>
          <w:p w:rsidR="007D547F" w:rsidRPr="003C7BA5" w:rsidRDefault="007D547F" w:rsidP="003C7BA5">
            <w:r w:rsidRPr="003C7BA5">
              <w:t>седником»</w:t>
            </w:r>
          </w:p>
          <w:p w:rsidR="007D547F" w:rsidRPr="003C7BA5" w:rsidRDefault="007D547F" w:rsidP="003C7BA5">
            <w:r w:rsidRPr="003C7BA5">
              <w:t>упр.3с.50</w:t>
            </w:r>
          </w:p>
          <w:p w:rsidR="007D547F" w:rsidRDefault="007D547F" w:rsidP="00754437"/>
        </w:tc>
        <w:tc>
          <w:tcPr>
            <w:tcW w:w="1618" w:type="dxa"/>
            <w:gridSpan w:val="2"/>
          </w:tcPr>
          <w:p w:rsidR="007D547F" w:rsidRPr="00110D7B" w:rsidRDefault="007D547F" w:rsidP="00110D7B"/>
        </w:tc>
        <w:tc>
          <w:tcPr>
            <w:tcW w:w="1508" w:type="dxa"/>
          </w:tcPr>
          <w:p w:rsidR="007D547F" w:rsidRDefault="007D547F" w:rsidP="00110D7B">
            <w:pPr>
              <w:tabs>
                <w:tab w:val="left" w:pos="1095"/>
              </w:tabs>
            </w:pPr>
            <w:r>
              <w:t>Диалог-обмен мнениями</w:t>
            </w:r>
          </w:p>
          <w:p w:rsidR="007D547F" w:rsidRDefault="007D547F" w:rsidP="00110D7B">
            <w:pPr>
              <w:tabs>
                <w:tab w:val="left" w:pos="1095"/>
              </w:tabs>
            </w:pPr>
            <w:r>
              <w:t>Упр.4с.50</w:t>
            </w:r>
          </w:p>
        </w:tc>
        <w:tc>
          <w:tcPr>
            <w:tcW w:w="1846" w:type="dxa"/>
            <w:gridSpan w:val="2"/>
          </w:tcPr>
          <w:p w:rsidR="007D547F" w:rsidRDefault="007D547F" w:rsidP="00110D7B">
            <w:r>
              <w:t>Сопоставление иллюстрации с текстами</w:t>
            </w:r>
          </w:p>
          <w:p w:rsidR="007D547F" w:rsidRDefault="007D547F" w:rsidP="00110D7B">
            <w:r>
              <w:t>Упр.1с.50</w:t>
            </w:r>
          </w:p>
        </w:tc>
        <w:tc>
          <w:tcPr>
            <w:tcW w:w="1844" w:type="dxa"/>
          </w:tcPr>
          <w:p w:rsidR="007D547F" w:rsidRDefault="007D547F" w:rsidP="008E461B">
            <w:r>
              <w:t xml:space="preserve">Закончи предложения </w:t>
            </w:r>
          </w:p>
          <w:p w:rsidR="007D547F" w:rsidRDefault="007D547F" w:rsidP="008E461B">
            <w:r>
              <w:t>Упр.2с.50</w:t>
            </w:r>
          </w:p>
        </w:tc>
        <w:tc>
          <w:tcPr>
            <w:tcW w:w="1704" w:type="dxa"/>
            <w:gridSpan w:val="2"/>
          </w:tcPr>
          <w:p w:rsidR="007D547F" w:rsidRDefault="007D547F" w:rsidP="00110D7B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FF7344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FF7344" w:rsidRDefault="007D547F" w:rsidP="00110D7B"/>
        </w:tc>
      </w:tr>
      <w:tr w:rsidR="007D547F" w:rsidRPr="00FF7344">
        <w:trPr>
          <w:trHeight w:val="83"/>
        </w:trPr>
        <w:tc>
          <w:tcPr>
            <w:tcW w:w="509" w:type="dxa"/>
          </w:tcPr>
          <w:p w:rsidR="007D547F" w:rsidRDefault="007D547F" w:rsidP="008E461B">
            <w:r>
              <w:t>60</w:t>
            </w:r>
          </w:p>
        </w:tc>
        <w:tc>
          <w:tcPr>
            <w:tcW w:w="1724" w:type="dxa"/>
            <w:gridSpan w:val="2"/>
          </w:tcPr>
          <w:p w:rsidR="007D547F" w:rsidRDefault="007D547F" w:rsidP="008E461B">
            <w:r w:rsidRPr="000D5B7D">
              <w:t>Как избежать опасности дома</w:t>
            </w:r>
          </w:p>
          <w:p w:rsidR="007D547F" w:rsidRPr="000D5B7D" w:rsidRDefault="007D547F" w:rsidP="008E461B">
            <w:r>
              <w:t>Развитие навыков аудирования</w:t>
            </w:r>
          </w:p>
        </w:tc>
        <w:tc>
          <w:tcPr>
            <w:tcW w:w="851" w:type="dxa"/>
          </w:tcPr>
          <w:p w:rsidR="007D547F" w:rsidRDefault="007D547F" w:rsidP="00110D7B"/>
        </w:tc>
        <w:tc>
          <w:tcPr>
            <w:tcW w:w="1677" w:type="dxa"/>
          </w:tcPr>
          <w:p w:rsidR="007D547F" w:rsidRDefault="007D547F" w:rsidP="00754437"/>
        </w:tc>
        <w:tc>
          <w:tcPr>
            <w:tcW w:w="1618" w:type="dxa"/>
            <w:gridSpan w:val="2"/>
          </w:tcPr>
          <w:p w:rsidR="007D547F" w:rsidRPr="00110D7B" w:rsidRDefault="007D547F" w:rsidP="00110D7B"/>
        </w:tc>
        <w:tc>
          <w:tcPr>
            <w:tcW w:w="1508" w:type="dxa"/>
          </w:tcPr>
          <w:p w:rsidR="007D547F" w:rsidRPr="00F81038" w:rsidRDefault="007D547F" w:rsidP="00110D7B">
            <w:pPr>
              <w:tabs>
                <w:tab w:val="left" w:pos="1095"/>
              </w:tabs>
            </w:pPr>
            <w:r>
              <w:t>Упр.5с.49</w:t>
            </w:r>
          </w:p>
        </w:tc>
        <w:tc>
          <w:tcPr>
            <w:tcW w:w="1846" w:type="dxa"/>
            <w:gridSpan w:val="2"/>
          </w:tcPr>
          <w:p w:rsidR="007D547F" w:rsidRDefault="007D547F" w:rsidP="00F81038">
            <w:pPr>
              <w:tabs>
                <w:tab w:val="left" w:pos="1095"/>
              </w:tabs>
            </w:pPr>
            <w:r>
              <w:t>Прогноз-е ответов  на вопросы и про- верка прогноза по  прослушан.</w:t>
            </w:r>
          </w:p>
          <w:p w:rsidR="007D547F" w:rsidRDefault="007D547F" w:rsidP="00F81038">
            <w:r>
              <w:t>текстуупр.5с.49</w:t>
            </w:r>
          </w:p>
        </w:tc>
        <w:tc>
          <w:tcPr>
            <w:tcW w:w="1844" w:type="dxa"/>
          </w:tcPr>
          <w:p w:rsidR="007D547F" w:rsidRDefault="007D547F" w:rsidP="008E461B">
            <w:r>
              <w:t>Умение понять в тексте запрашивае-мую информацию</w:t>
            </w:r>
          </w:p>
          <w:p w:rsidR="007D547F" w:rsidRDefault="007D547F" w:rsidP="008E461B">
            <w:r>
              <w:t>Упр.4с.48</w:t>
            </w:r>
          </w:p>
        </w:tc>
        <w:tc>
          <w:tcPr>
            <w:tcW w:w="1704" w:type="dxa"/>
            <w:gridSpan w:val="2"/>
          </w:tcPr>
          <w:p w:rsidR="007D547F" w:rsidRDefault="007D547F" w:rsidP="00110D7B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FF7344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FF7344" w:rsidRDefault="007D547F" w:rsidP="00110D7B"/>
        </w:tc>
      </w:tr>
      <w:tr w:rsidR="007D547F" w:rsidRPr="00FF7344">
        <w:trPr>
          <w:trHeight w:val="83"/>
        </w:trPr>
        <w:tc>
          <w:tcPr>
            <w:tcW w:w="509" w:type="dxa"/>
          </w:tcPr>
          <w:p w:rsidR="007D547F" w:rsidRDefault="007D547F" w:rsidP="008E461B">
            <w:r>
              <w:t>61</w:t>
            </w:r>
          </w:p>
        </w:tc>
        <w:tc>
          <w:tcPr>
            <w:tcW w:w="1724" w:type="dxa"/>
            <w:gridSpan w:val="2"/>
          </w:tcPr>
          <w:p w:rsidR="007D547F" w:rsidRDefault="007D547F" w:rsidP="008E461B">
            <w:r>
              <w:t>Меню для школьной вечеринки</w:t>
            </w:r>
          </w:p>
          <w:p w:rsidR="007D547F" w:rsidRPr="00C66713" w:rsidRDefault="007D547F" w:rsidP="008E461B">
            <w:r>
              <w:t>Совершенствование навыков УР</w:t>
            </w:r>
          </w:p>
        </w:tc>
        <w:tc>
          <w:tcPr>
            <w:tcW w:w="851" w:type="dxa"/>
          </w:tcPr>
          <w:p w:rsidR="007D547F" w:rsidRDefault="007D547F" w:rsidP="00110D7B"/>
        </w:tc>
        <w:tc>
          <w:tcPr>
            <w:tcW w:w="1677" w:type="dxa"/>
          </w:tcPr>
          <w:p w:rsidR="007D547F" w:rsidRDefault="007D547F" w:rsidP="00754437">
            <w:r>
              <w:t>Фразы согласия и несогласия</w:t>
            </w:r>
          </w:p>
        </w:tc>
        <w:tc>
          <w:tcPr>
            <w:tcW w:w="1618" w:type="dxa"/>
            <w:gridSpan w:val="2"/>
          </w:tcPr>
          <w:p w:rsidR="007D547F" w:rsidRPr="00110D7B" w:rsidRDefault="007D547F" w:rsidP="00110D7B"/>
        </w:tc>
        <w:tc>
          <w:tcPr>
            <w:tcW w:w="1508" w:type="dxa"/>
          </w:tcPr>
          <w:p w:rsidR="007D547F" w:rsidRDefault="007D547F" w:rsidP="00110D7B">
            <w:pPr>
              <w:tabs>
                <w:tab w:val="left" w:pos="1095"/>
              </w:tabs>
            </w:pPr>
            <w:r w:rsidRPr="00F81038">
              <w:t>Говорение-монолог-«Поход в кафе или рестора</w:t>
            </w:r>
            <w:r>
              <w:t>н»</w:t>
            </w:r>
          </w:p>
          <w:p w:rsidR="007D547F" w:rsidRDefault="007D547F" w:rsidP="00110D7B">
            <w:pPr>
              <w:tabs>
                <w:tab w:val="left" w:pos="1095"/>
              </w:tabs>
            </w:pPr>
            <w:r>
              <w:t>Упр.5с.51</w:t>
            </w:r>
          </w:p>
          <w:p w:rsidR="007D547F" w:rsidRDefault="007D547F" w:rsidP="00110D7B">
            <w:pPr>
              <w:tabs>
                <w:tab w:val="left" w:pos="1095"/>
              </w:tabs>
            </w:pPr>
            <w:r>
              <w:t>Обсуждение меню</w:t>
            </w:r>
          </w:p>
          <w:p w:rsidR="007D547F" w:rsidRDefault="007D547F" w:rsidP="00110D7B">
            <w:pPr>
              <w:tabs>
                <w:tab w:val="left" w:pos="1095"/>
              </w:tabs>
            </w:pPr>
            <w:r>
              <w:t>упр.6ас.51</w:t>
            </w:r>
          </w:p>
        </w:tc>
        <w:tc>
          <w:tcPr>
            <w:tcW w:w="1846" w:type="dxa"/>
            <w:gridSpan w:val="2"/>
          </w:tcPr>
          <w:p w:rsidR="007D547F" w:rsidRPr="00B2283A" w:rsidRDefault="007D547F" w:rsidP="00110D7B">
            <w:r>
              <w:t>Упр.6a,bс.49</w:t>
            </w:r>
          </w:p>
        </w:tc>
        <w:tc>
          <w:tcPr>
            <w:tcW w:w="1844" w:type="dxa"/>
          </w:tcPr>
          <w:p w:rsidR="007D547F" w:rsidRDefault="007D547F" w:rsidP="008E461B">
            <w:r>
              <w:t>Аудирование с пониманием необходимой информации</w:t>
            </w:r>
          </w:p>
          <w:p w:rsidR="007D547F" w:rsidRPr="00B2283A" w:rsidRDefault="007D547F" w:rsidP="008E461B">
            <w:r>
              <w:t>Упр.6bс.51</w:t>
            </w:r>
          </w:p>
        </w:tc>
        <w:tc>
          <w:tcPr>
            <w:tcW w:w="1704" w:type="dxa"/>
            <w:gridSpan w:val="2"/>
          </w:tcPr>
          <w:p w:rsidR="007D547F" w:rsidRDefault="007D547F" w:rsidP="00110D7B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FF7344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FF7344" w:rsidRDefault="007D547F" w:rsidP="00110D7B"/>
        </w:tc>
      </w:tr>
      <w:tr w:rsidR="007D547F" w:rsidRPr="00FF7344">
        <w:trPr>
          <w:trHeight w:val="3599"/>
        </w:trPr>
        <w:tc>
          <w:tcPr>
            <w:tcW w:w="509" w:type="dxa"/>
          </w:tcPr>
          <w:p w:rsidR="007D547F" w:rsidRDefault="007D547F" w:rsidP="008E461B"/>
          <w:p w:rsidR="007D547F" w:rsidRDefault="007D547F" w:rsidP="008E461B">
            <w:r>
              <w:t>62</w:t>
            </w:r>
          </w:p>
        </w:tc>
        <w:tc>
          <w:tcPr>
            <w:tcW w:w="1724" w:type="dxa"/>
            <w:gridSpan w:val="2"/>
          </w:tcPr>
          <w:p w:rsidR="007D547F" w:rsidRDefault="007D547F" w:rsidP="008E461B">
            <w:r w:rsidRPr="00DE7C22">
              <w:t xml:space="preserve">Пишем неофициальные письма: личные  и электронные  </w:t>
            </w:r>
          </w:p>
          <w:p w:rsidR="007D547F" w:rsidRPr="00DE7C22" w:rsidRDefault="007D547F" w:rsidP="008E461B">
            <w:r>
              <w:t>Развитие навыков ПР</w:t>
            </w:r>
          </w:p>
        </w:tc>
        <w:tc>
          <w:tcPr>
            <w:tcW w:w="851" w:type="dxa"/>
          </w:tcPr>
          <w:p w:rsidR="007D547F" w:rsidRDefault="007D547F" w:rsidP="00110D7B"/>
        </w:tc>
        <w:tc>
          <w:tcPr>
            <w:tcW w:w="1677" w:type="dxa"/>
          </w:tcPr>
          <w:p w:rsidR="007D547F" w:rsidRPr="00DE7C22" w:rsidRDefault="007D547F" w:rsidP="00DE7C22">
            <w:r w:rsidRPr="00DE7C22">
              <w:t>Правила написания неофициальных писем: личных  и электронных  (структура, содержание, общепринятые слова и выражения, стилевое оформление)</w:t>
            </w:r>
          </w:p>
          <w:p w:rsidR="007D547F" w:rsidRDefault="007D547F" w:rsidP="00DE7C22">
            <w:pPr>
              <w:rPr>
                <w:sz w:val="20"/>
                <w:szCs w:val="20"/>
              </w:rPr>
            </w:pPr>
          </w:p>
          <w:p w:rsidR="007D547F" w:rsidRDefault="007D547F" w:rsidP="00754437"/>
        </w:tc>
        <w:tc>
          <w:tcPr>
            <w:tcW w:w="1618" w:type="dxa"/>
            <w:gridSpan w:val="2"/>
          </w:tcPr>
          <w:p w:rsidR="007D547F" w:rsidRPr="00110D7B" w:rsidRDefault="007D547F" w:rsidP="00110D7B"/>
        </w:tc>
        <w:tc>
          <w:tcPr>
            <w:tcW w:w="1508" w:type="dxa"/>
          </w:tcPr>
          <w:p w:rsidR="007D547F" w:rsidRPr="00F81038" w:rsidRDefault="007D547F" w:rsidP="00110D7B">
            <w:pPr>
              <w:tabs>
                <w:tab w:val="left" w:pos="1095"/>
              </w:tabs>
            </w:pPr>
            <w:r>
              <w:t>Обсуждение стиля данного письма</w:t>
            </w:r>
          </w:p>
        </w:tc>
        <w:tc>
          <w:tcPr>
            <w:tcW w:w="1846" w:type="dxa"/>
            <w:gridSpan w:val="2"/>
          </w:tcPr>
          <w:p w:rsidR="007D547F" w:rsidRDefault="007D547F" w:rsidP="00110D7B">
            <w:r>
              <w:t>Сопоставление частей письма с описаниями</w:t>
            </w:r>
          </w:p>
          <w:p w:rsidR="007D547F" w:rsidRDefault="007D547F" w:rsidP="00110D7B">
            <w:r>
              <w:t>Упр.1а с.52</w:t>
            </w:r>
          </w:p>
        </w:tc>
        <w:tc>
          <w:tcPr>
            <w:tcW w:w="1844" w:type="dxa"/>
          </w:tcPr>
          <w:p w:rsidR="007D547F" w:rsidRDefault="007D547F" w:rsidP="008E461B"/>
        </w:tc>
        <w:tc>
          <w:tcPr>
            <w:tcW w:w="1704" w:type="dxa"/>
            <w:gridSpan w:val="2"/>
          </w:tcPr>
          <w:p w:rsidR="007D547F" w:rsidRDefault="007D547F" w:rsidP="00110D7B">
            <w:r>
              <w:t>Развитие навыков письма с использованием синонимии</w:t>
            </w:r>
          </w:p>
          <w:p w:rsidR="007D547F" w:rsidRDefault="007D547F" w:rsidP="00110D7B">
            <w:r>
              <w:t>Упр.1с с52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FF7344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FF7344" w:rsidRDefault="007D547F" w:rsidP="00110D7B"/>
        </w:tc>
      </w:tr>
      <w:tr w:rsidR="007D547F" w:rsidRPr="00FF7344">
        <w:trPr>
          <w:trHeight w:val="83"/>
        </w:trPr>
        <w:tc>
          <w:tcPr>
            <w:tcW w:w="509" w:type="dxa"/>
          </w:tcPr>
          <w:p w:rsidR="007D547F" w:rsidRDefault="007D547F" w:rsidP="008E461B">
            <w:r>
              <w:t>63</w:t>
            </w:r>
          </w:p>
        </w:tc>
        <w:tc>
          <w:tcPr>
            <w:tcW w:w="1724" w:type="dxa"/>
            <w:gridSpan w:val="2"/>
          </w:tcPr>
          <w:p w:rsidR="007D547F" w:rsidRDefault="007D547F" w:rsidP="008E461B">
            <w:r>
              <w:t>Выполнение письменных заданий,связанных как с освоением средств обще-ния(лексика,</w:t>
            </w:r>
          </w:p>
          <w:p w:rsidR="007D547F" w:rsidRDefault="007D547F" w:rsidP="008E461B">
            <w:r>
              <w:t>грамматика),</w:t>
            </w:r>
          </w:p>
          <w:p w:rsidR="007D547F" w:rsidRDefault="007D547F" w:rsidP="008E461B">
            <w:r>
              <w:t>так и деятель-</w:t>
            </w:r>
          </w:p>
          <w:p w:rsidR="007D547F" w:rsidRPr="00C66713" w:rsidRDefault="007D547F" w:rsidP="008E461B">
            <w:r>
              <w:t>ности обще-ния(Г,Ч.)</w:t>
            </w:r>
          </w:p>
        </w:tc>
        <w:tc>
          <w:tcPr>
            <w:tcW w:w="851" w:type="dxa"/>
          </w:tcPr>
          <w:p w:rsidR="007D547F" w:rsidRDefault="007D547F" w:rsidP="00110D7B"/>
        </w:tc>
        <w:tc>
          <w:tcPr>
            <w:tcW w:w="1677" w:type="dxa"/>
          </w:tcPr>
          <w:p w:rsidR="007D547F" w:rsidRDefault="007D547F" w:rsidP="00754437"/>
        </w:tc>
        <w:tc>
          <w:tcPr>
            <w:tcW w:w="1618" w:type="dxa"/>
            <w:gridSpan w:val="2"/>
          </w:tcPr>
          <w:p w:rsidR="007D547F" w:rsidRPr="00110D7B" w:rsidRDefault="007D547F" w:rsidP="00110D7B"/>
        </w:tc>
        <w:tc>
          <w:tcPr>
            <w:tcW w:w="1508" w:type="dxa"/>
          </w:tcPr>
          <w:p w:rsidR="007D547F" w:rsidRDefault="007D547F" w:rsidP="00110D7B">
            <w:pPr>
              <w:tabs>
                <w:tab w:val="left" w:pos="1095"/>
              </w:tabs>
            </w:pPr>
            <w:r>
              <w:t>Анализ письма-образца</w:t>
            </w:r>
          </w:p>
          <w:p w:rsidR="007D547F" w:rsidRDefault="007D547F" w:rsidP="00790A7D">
            <w:pPr>
              <w:tabs>
                <w:tab w:val="left" w:pos="1095"/>
              </w:tabs>
            </w:pPr>
            <w:r>
              <w:t>Упр.3с.53</w:t>
            </w:r>
          </w:p>
        </w:tc>
        <w:tc>
          <w:tcPr>
            <w:tcW w:w="1846" w:type="dxa"/>
            <w:gridSpan w:val="2"/>
          </w:tcPr>
          <w:p w:rsidR="007D547F" w:rsidRDefault="007D547F" w:rsidP="00790A7D">
            <w:pPr>
              <w:tabs>
                <w:tab w:val="left" w:pos="1095"/>
              </w:tabs>
            </w:pPr>
            <w:r>
              <w:t>Упр.2с.53</w:t>
            </w:r>
          </w:p>
        </w:tc>
        <w:tc>
          <w:tcPr>
            <w:tcW w:w="1844" w:type="dxa"/>
          </w:tcPr>
          <w:p w:rsidR="007D547F" w:rsidRDefault="007D547F" w:rsidP="008E461B"/>
        </w:tc>
        <w:tc>
          <w:tcPr>
            <w:tcW w:w="1704" w:type="dxa"/>
            <w:gridSpan w:val="2"/>
          </w:tcPr>
          <w:p w:rsidR="007D547F" w:rsidRDefault="007D547F" w:rsidP="00790A7D">
            <w:r>
              <w:t>Н</w:t>
            </w:r>
            <w:r w:rsidRPr="00790A7D">
              <w:t>аписание личного письма</w:t>
            </w:r>
          </w:p>
          <w:p w:rsidR="007D547F" w:rsidRPr="00790A7D" w:rsidRDefault="007D547F" w:rsidP="00790A7D">
            <w:r>
              <w:t>упр.4с.53</w:t>
            </w:r>
          </w:p>
          <w:p w:rsidR="007D547F" w:rsidRDefault="007D547F" w:rsidP="00790A7D">
            <w:r w:rsidRPr="00790A7D">
              <w:t>РТ с.28 упр.1,2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FF7344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FF7344" w:rsidRDefault="007D547F" w:rsidP="00110D7B"/>
        </w:tc>
      </w:tr>
      <w:tr w:rsidR="007D547F" w:rsidRPr="00FF7344">
        <w:trPr>
          <w:trHeight w:val="83"/>
        </w:trPr>
        <w:tc>
          <w:tcPr>
            <w:tcW w:w="509" w:type="dxa"/>
          </w:tcPr>
          <w:p w:rsidR="007D547F" w:rsidRDefault="007D547F" w:rsidP="008E461B">
            <w:r>
              <w:t>64</w:t>
            </w:r>
          </w:p>
        </w:tc>
        <w:tc>
          <w:tcPr>
            <w:tcW w:w="1724" w:type="dxa"/>
            <w:gridSpan w:val="2"/>
          </w:tcPr>
          <w:p w:rsidR="007D547F" w:rsidRDefault="007D547F" w:rsidP="008E461B">
            <w:r w:rsidRPr="00790A7D">
              <w:t xml:space="preserve">Пишем письма-просьбы </w:t>
            </w:r>
          </w:p>
          <w:p w:rsidR="007D547F" w:rsidRPr="00790A7D" w:rsidRDefault="007D547F" w:rsidP="008E461B">
            <w:r>
              <w:t>Развитие навыков ПР</w:t>
            </w:r>
          </w:p>
        </w:tc>
        <w:tc>
          <w:tcPr>
            <w:tcW w:w="851" w:type="dxa"/>
          </w:tcPr>
          <w:p w:rsidR="007D547F" w:rsidRDefault="007D547F" w:rsidP="00110D7B"/>
        </w:tc>
        <w:tc>
          <w:tcPr>
            <w:tcW w:w="1677" w:type="dxa"/>
          </w:tcPr>
          <w:p w:rsidR="007D547F" w:rsidRPr="00921584" w:rsidRDefault="007D547F" w:rsidP="00754437">
            <w:r w:rsidRPr="00921584">
              <w:t>Правила написания официальных писем: письма-просьбы</w:t>
            </w:r>
          </w:p>
        </w:tc>
        <w:tc>
          <w:tcPr>
            <w:tcW w:w="1618" w:type="dxa"/>
            <w:gridSpan w:val="2"/>
          </w:tcPr>
          <w:p w:rsidR="007D547F" w:rsidRPr="00110D7B" w:rsidRDefault="007D547F" w:rsidP="00110D7B"/>
        </w:tc>
        <w:tc>
          <w:tcPr>
            <w:tcW w:w="1508" w:type="dxa"/>
          </w:tcPr>
          <w:p w:rsidR="007D547F" w:rsidRDefault="007D547F" w:rsidP="00110D7B">
            <w:pPr>
              <w:tabs>
                <w:tab w:val="left" w:pos="1095"/>
              </w:tabs>
            </w:pPr>
            <w:r>
              <w:t>Сравнение выражений в официаль-ном и неофициаль-ном стилях</w:t>
            </w:r>
          </w:p>
          <w:p w:rsidR="007D547F" w:rsidRDefault="007D547F" w:rsidP="00110D7B">
            <w:pPr>
              <w:tabs>
                <w:tab w:val="left" w:pos="1095"/>
              </w:tabs>
            </w:pPr>
            <w:r>
              <w:t>Упр.2с.54</w:t>
            </w:r>
          </w:p>
        </w:tc>
        <w:tc>
          <w:tcPr>
            <w:tcW w:w="1846" w:type="dxa"/>
            <w:gridSpan w:val="2"/>
          </w:tcPr>
          <w:p w:rsidR="007D547F" w:rsidRDefault="007D547F" w:rsidP="00110D7B">
            <w:r>
              <w:t>Чтение и разбор письма по параграфам</w:t>
            </w:r>
          </w:p>
          <w:p w:rsidR="007D547F" w:rsidRDefault="007D547F" w:rsidP="00110D7B">
            <w:r>
              <w:t>Упр.1с.54</w:t>
            </w:r>
          </w:p>
        </w:tc>
        <w:tc>
          <w:tcPr>
            <w:tcW w:w="1844" w:type="dxa"/>
          </w:tcPr>
          <w:p w:rsidR="007D547F" w:rsidRDefault="007D547F" w:rsidP="008E461B"/>
        </w:tc>
        <w:tc>
          <w:tcPr>
            <w:tcW w:w="1704" w:type="dxa"/>
            <w:gridSpan w:val="2"/>
          </w:tcPr>
          <w:p w:rsidR="007D547F" w:rsidRDefault="007D547F" w:rsidP="00110D7B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FF7344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FF7344" w:rsidRDefault="007D547F" w:rsidP="00110D7B"/>
        </w:tc>
      </w:tr>
      <w:tr w:rsidR="007D547F" w:rsidRPr="00FF7344">
        <w:trPr>
          <w:trHeight w:val="83"/>
        </w:trPr>
        <w:tc>
          <w:tcPr>
            <w:tcW w:w="509" w:type="dxa"/>
          </w:tcPr>
          <w:p w:rsidR="007D547F" w:rsidRDefault="007D547F" w:rsidP="008E461B">
            <w:r>
              <w:t>65</w:t>
            </w:r>
          </w:p>
        </w:tc>
        <w:tc>
          <w:tcPr>
            <w:tcW w:w="1724" w:type="dxa"/>
            <w:gridSpan w:val="2"/>
          </w:tcPr>
          <w:p w:rsidR="007D547F" w:rsidRPr="00921584" w:rsidRDefault="007D547F" w:rsidP="00921584">
            <w:r w:rsidRPr="00921584">
              <w:t>Позвольте порекомендо</w:t>
            </w:r>
            <w:r>
              <w:t>-</w:t>
            </w:r>
            <w:r w:rsidRPr="00921584">
              <w:t>вать Вам…</w:t>
            </w:r>
          </w:p>
          <w:p w:rsidR="007D547F" w:rsidRPr="00921584" w:rsidRDefault="007D547F" w:rsidP="00921584">
            <w:r>
              <w:t xml:space="preserve">Пишем </w:t>
            </w:r>
            <w:r w:rsidRPr="00921584">
              <w:t>письма-рекомендации</w:t>
            </w:r>
          </w:p>
        </w:tc>
        <w:tc>
          <w:tcPr>
            <w:tcW w:w="851" w:type="dxa"/>
          </w:tcPr>
          <w:p w:rsidR="007D547F" w:rsidRPr="00921584" w:rsidRDefault="007D547F" w:rsidP="00110D7B"/>
        </w:tc>
        <w:tc>
          <w:tcPr>
            <w:tcW w:w="1677" w:type="dxa"/>
          </w:tcPr>
          <w:p w:rsidR="007D547F" w:rsidRPr="00921584" w:rsidRDefault="007D547F" w:rsidP="00921584">
            <w:r w:rsidRPr="00921584">
              <w:t>Правила написания официа</w:t>
            </w:r>
            <w:r>
              <w:t>льных писем:письма</w:t>
            </w:r>
            <w:r w:rsidRPr="00921584">
              <w:t>рекоменда</w:t>
            </w:r>
            <w:r>
              <w:t>-</w:t>
            </w:r>
            <w:r w:rsidRPr="00921584">
              <w:t>ции</w:t>
            </w:r>
          </w:p>
          <w:p w:rsidR="007D547F" w:rsidRPr="00921584" w:rsidRDefault="007D547F" w:rsidP="00921584">
            <w:r w:rsidRPr="00921584">
              <w:t>РТ с.29 упр. 5</w:t>
            </w:r>
          </w:p>
        </w:tc>
        <w:tc>
          <w:tcPr>
            <w:tcW w:w="1618" w:type="dxa"/>
            <w:gridSpan w:val="2"/>
          </w:tcPr>
          <w:p w:rsidR="007D547F" w:rsidRPr="00110D7B" w:rsidRDefault="007D547F" w:rsidP="00110D7B"/>
        </w:tc>
        <w:tc>
          <w:tcPr>
            <w:tcW w:w="1508" w:type="dxa"/>
          </w:tcPr>
          <w:p w:rsidR="007D547F" w:rsidRDefault="007D547F" w:rsidP="00110D7B">
            <w:pPr>
              <w:tabs>
                <w:tab w:val="left" w:pos="1095"/>
              </w:tabs>
            </w:pPr>
            <w:r>
              <w:t>Качества,которыми должен обладать хороший учитель</w:t>
            </w:r>
          </w:p>
          <w:p w:rsidR="007D547F" w:rsidRDefault="007D547F" w:rsidP="00110D7B">
            <w:pPr>
              <w:tabs>
                <w:tab w:val="left" w:pos="1095"/>
              </w:tabs>
            </w:pPr>
            <w:r>
              <w:t>Обсуждение</w:t>
            </w:r>
          </w:p>
          <w:p w:rsidR="007D547F" w:rsidRDefault="007D547F" w:rsidP="00110D7B">
            <w:pPr>
              <w:tabs>
                <w:tab w:val="left" w:pos="1095"/>
              </w:tabs>
            </w:pPr>
            <w:r>
              <w:t>Упр.5с.55</w:t>
            </w:r>
          </w:p>
        </w:tc>
        <w:tc>
          <w:tcPr>
            <w:tcW w:w="1846" w:type="dxa"/>
            <w:gridSpan w:val="2"/>
          </w:tcPr>
          <w:p w:rsidR="007D547F" w:rsidRPr="00921584" w:rsidRDefault="007D547F" w:rsidP="003D3614">
            <w:r>
              <w:t>Чтение на установление соответствия</w:t>
            </w:r>
          </w:p>
          <w:p w:rsidR="007D547F" w:rsidRDefault="007D547F" w:rsidP="00110D7B">
            <w:r>
              <w:t>Упр.4с.55</w:t>
            </w:r>
          </w:p>
          <w:p w:rsidR="007D547F" w:rsidRDefault="007D547F" w:rsidP="00110D7B">
            <w:r>
              <w:t>Упр.3с.55</w:t>
            </w:r>
          </w:p>
        </w:tc>
        <w:tc>
          <w:tcPr>
            <w:tcW w:w="1844" w:type="dxa"/>
          </w:tcPr>
          <w:p w:rsidR="007D547F" w:rsidRDefault="007D547F" w:rsidP="008E461B"/>
        </w:tc>
        <w:tc>
          <w:tcPr>
            <w:tcW w:w="1704" w:type="dxa"/>
            <w:gridSpan w:val="2"/>
          </w:tcPr>
          <w:p w:rsidR="007D547F" w:rsidRPr="00921584" w:rsidRDefault="007D547F" w:rsidP="000B6DCC">
            <w:r w:rsidRPr="00921584">
              <w:t>Позвольте порекомендо</w:t>
            </w:r>
            <w:r>
              <w:t>-</w:t>
            </w:r>
            <w:r w:rsidRPr="00921584">
              <w:t>вать Вам…</w:t>
            </w:r>
          </w:p>
          <w:p w:rsidR="007D547F" w:rsidRDefault="007D547F" w:rsidP="00110D7B">
            <w:r>
              <w:t>Упр.5с.55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FF7344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FF7344" w:rsidRDefault="007D547F" w:rsidP="00110D7B"/>
        </w:tc>
      </w:tr>
      <w:tr w:rsidR="007D547F" w:rsidRPr="00FF7344">
        <w:trPr>
          <w:trHeight w:val="83"/>
        </w:trPr>
        <w:tc>
          <w:tcPr>
            <w:tcW w:w="509" w:type="dxa"/>
          </w:tcPr>
          <w:p w:rsidR="007D547F" w:rsidRDefault="007D547F" w:rsidP="008E461B">
            <w:r>
              <w:t>66</w:t>
            </w:r>
          </w:p>
        </w:tc>
        <w:tc>
          <w:tcPr>
            <w:tcW w:w="1724" w:type="dxa"/>
            <w:gridSpan w:val="2"/>
          </w:tcPr>
          <w:p w:rsidR="007D547F" w:rsidRPr="00E07D3A" w:rsidRDefault="007D547F" w:rsidP="00921584">
            <w:r w:rsidRPr="00E07D3A">
              <w:t>Что едят в России и Британии</w:t>
            </w:r>
            <w:r>
              <w:t xml:space="preserve"> Развитие дискуссион-ных навыков</w:t>
            </w:r>
          </w:p>
        </w:tc>
        <w:tc>
          <w:tcPr>
            <w:tcW w:w="851" w:type="dxa"/>
          </w:tcPr>
          <w:p w:rsidR="007D547F" w:rsidRPr="00921584" w:rsidRDefault="007D547F" w:rsidP="00110D7B"/>
        </w:tc>
        <w:tc>
          <w:tcPr>
            <w:tcW w:w="1677" w:type="dxa"/>
          </w:tcPr>
          <w:p w:rsidR="007D547F" w:rsidRPr="00921584" w:rsidRDefault="007D547F" w:rsidP="00921584"/>
        </w:tc>
        <w:tc>
          <w:tcPr>
            <w:tcW w:w="1618" w:type="dxa"/>
            <w:gridSpan w:val="2"/>
          </w:tcPr>
          <w:p w:rsidR="007D547F" w:rsidRDefault="007D547F" w:rsidP="00110D7B">
            <w:r>
              <w:t>Словообразо-вание</w:t>
            </w:r>
          </w:p>
          <w:p w:rsidR="007D547F" w:rsidRPr="00110D7B" w:rsidRDefault="007D547F" w:rsidP="00110D7B">
            <w:r>
              <w:t>Упр.4а с.58</w:t>
            </w:r>
          </w:p>
        </w:tc>
        <w:tc>
          <w:tcPr>
            <w:tcW w:w="1508" w:type="dxa"/>
          </w:tcPr>
          <w:p w:rsidR="007D547F" w:rsidRDefault="007D547F" w:rsidP="00110D7B">
            <w:pPr>
              <w:tabs>
                <w:tab w:val="left" w:pos="1095"/>
              </w:tabs>
            </w:pPr>
            <w:r>
              <w:t>Беседа с аргумента-цией собст-венного мнения</w:t>
            </w:r>
          </w:p>
          <w:p w:rsidR="007D547F" w:rsidRDefault="007D547F" w:rsidP="00110D7B">
            <w:pPr>
              <w:tabs>
                <w:tab w:val="left" w:pos="1095"/>
              </w:tabs>
            </w:pPr>
            <w:r>
              <w:t>Упр.1,2с.58</w:t>
            </w:r>
          </w:p>
        </w:tc>
        <w:tc>
          <w:tcPr>
            <w:tcW w:w="1846" w:type="dxa"/>
            <w:gridSpan w:val="2"/>
          </w:tcPr>
          <w:p w:rsidR="007D547F" w:rsidRDefault="007D547F" w:rsidP="003D3614">
            <w:r>
              <w:t>Упр.4ас.58</w:t>
            </w:r>
          </w:p>
        </w:tc>
        <w:tc>
          <w:tcPr>
            <w:tcW w:w="1844" w:type="dxa"/>
          </w:tcPr>
          <w:p w:rsidR="007D547F" w:rsidRDefault="007D547F" w:rsidP="008E461B">
            <w:r>
              <w:t>Упр.6с.58</w:t>
            </w:r>
          </w:p>
        </w:tc>
        <w:tc>
          <w:tcPr>
            <w:tcW w:w="1704" w:type="dxa"/>
            <w:gridSpan w:val="2"/>
          </w:tcPr>
          <w:p w:rsidR="007D547F" w:rsidRPr="00921584" w:rsidRDefault="007D547F" w:rsidP="000B6DCC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FF7344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FF7344" w:rsidRDefault="007D547F" w:rsidP="00110D7B"/>
        </w:tc>
      </w:tr>
      <w:tr w:rsidR="007D547F" w:rsidRPr="00FF7344">
        <w:trPr>
          <w:trHeight w:val="83"/>
        </w:trPr>
        <w:tc>
          <w:tcPr>
            <w:tcW w:w="509" w:type="dxa"/>
          </w:tcPr>
          <w:p w:rsidR="007D547F" w:rsidRDefault="007D547F" w:rsidP="008E461B">
            <w:r>
              <w:t>67</w:t>
            </w:r>
          </w:p>
        </w:tc>
        <w:tc>
          <w:tcPr>
            <w:tcW w:w="1724" w:type="dxa"/>
            <w:gridSpan w:val="2"/>
          </w:tcPr>
          <w:p w:rsidR="007D547F" w:rsidRDefault="007D547F" w:rsidP="00921584">
            <w:r>
              <w:t>Быстрое питание</w:t>
            </w:r>
          </w:p>
          <w:p w:rsidR="007D547F" w:rsidRPr="00E07D3A" w:rsidRDefault="007D547F" w:rsidP="00921584">
            <w:r>
              <w:t>Развитие умений выполнять творческие работы</w:t>
            </w:r>
          </w:p>
        </w:tc>
        <w:tc>
          <w:tcPr>
            <w:tcW w:w="851" w:type="dxa"/>
          </w:tcPr>
          <w:p w:rsidR="007D547F" w:rsidRPr="00921584" w:rsidRDefault="007D547F" w:rsidP="00110D7B"/>
        </w:tc>
        <w:tc>
          <w:tcPr>
            <w:tcW w:w="1677" w:type="dxa"/>
          </w:tcPr>
          <w:p w:rsidR="007D547F" w:rsidRDefault="007D547F" w:rsidP="00921584">
            <w:r>
              <w:t>Установление соответствий</w:t>
            </w:r>
          </w:p>
          <w:p w:rsidR="007D547F" w:rsidRPr="00921584" w:rsidRDefault="007D547F" w:rsidP="00921584">
            <w:r>
              <w:t>Упр.7с.59</w:t>
            </w:r>
          </w:p>
        </w:tc>
        <w:tc>
          <w:tcPr>
            <w:tcW w:w="1618" w:type="dxa"/>
            <w:gridSpan w:val="2"/>
          </w:tcPr>
          <w:p w:rsidR="007D547F" w:rsidRDefault="007D547F" w:rsidP="00110D7B"/>
        </w:tc>
        <w:tc>
          <w:tcPr>
            <w:tcW w:w="1508" w:type="dxa"/>
          </w:tcPr>
          <w:p w:rsidR="007D547F" w:rsidRDefault="007D547F" w:rsidP="00110D7B">
            <w:pPr>
              <w:tabs>
                <w:tab w:val="left" w:pos="1095"/>
              </w:tabs>
            </w:pPr>
            <w:r>
              <w:t>Сходства и различие блюд</w:t>
            </w:r>
          </w:p>
          <w:p w:rsidR="007D547F" w:rsidRDefault="007D547F" w:rsidP="00110D7B">
            <w:pPr>
              <w:tabs>
                <w:tab w:val="left" w:pos="1095"/>
              </w:tabs>
            </w:pPr>
            <w:r>
              <w:t>Упр.7 с.59</w:t>
            </w:r>
          </w:p>
        </w:tc>
        <w:tc>
          <w:tcPr>
            <w:tcW w:w="1846" w:type="dxa"/>
            <w:gridSpan w:val="2"/>
          </w:tcPr>
          <w:p w:rsidR="007D547F" w:rsidRDefault="007D547F" w:rsidP="003D3614">
            <w:r>
              <w:t>Чтение на множествен-ный выбор</w:t>
            </w:r>
          </w:p>
          <w:p w:rsidR="007D547F" w:rsidRPr="00894915" w:rsidRDefault="007D547F" w:rsidP="003D3614">
            <w:r>
              <w:t>Упр.4bс.58</w:t>
            </w:r>
          </w:p>
        </w:tc>
        <w:tc>
          <w:tcPr>
            <w:tcW w:w="1844" w:type="dxa"/>
          </w:tcPr>
          <w:p w:rsidR="007D547F" w:rsidRDefault="007D547F" w:rsidP="008E461B"/>
        </w:tc>
        <w:tc>
          <w:tcPr>
            <w:tcW w:w="1704" w:type="dxa"/>
            <w:gridSpan w:val="2"/>
          </w:tcPr>
          <w:p w:rsidR="007D547F" w:rsidRDefault="007D547F" w:rsidP="00894915">
            <w:r w:rsidRPr="00894915">
              <w:t>Проект-«Что ты знаешь о двух видах «быстрого» здорового питания»</w:t>
            </w:r>
            <w:r>
              <w:t>ком-пьютерная</w:t>
            </w:r>
            <w:r w:rsidRPr="00894915">
              <w:t xml:space="preserve"> презентаци</w:t>
            </w:r>
            <w:r>
              <w:t>я</w:t>
            </w:r>
          </w:p>
          <w:p w:rsidR="007D547F" w:rsidRPr="00921584" w:rsidRDefault="007D547F" w:rsidP="00894915">
            <w:r>
              <w:t>Упр.9с.59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FF7344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FF7344" w:rsidRDefault="007D547F" w:rsidP="00110D7B"/>
        </w:tc>
      </w:tr>
      <w:tr w:rsidR="007D547F" w:rsidRPr="00FF7344">
        <w:trPr>
          <w:trHeight w:val="83"/>
        </w:trPr>
        <w:tc>
          <w:tcPr>
            <w:tcW w:w="509" w:type="dxa"/>
          </w:tcPr>
          <w:p w:rsidR="007D547F" w:rsidRDefault="007D547F" w:rsidP="008E461B">
            <w:r>
              <w:t>68</w:t>
            </w:r>
          </w:p>
        </w:tc>
        <w:tc>
          <w:tcPr>
            <w:tcW w:w="1724" w:type="dxa"/>
            <w:gridSpan w:val="2"/>
          </w:tcPr>
          <w:p w:rsidR="007D547F" w:rsidRDefault="007D547F" w:rsidP="00921584">
            <w:r w:rsidRPr="00CC0E59">
              <w:t>Меня интересуют подробности</w:t>
            </w:r>
          </w:p>
          <w:p w:rsidR="007D547F" w:rsidRDefault="007D547F" w:rsidP="00921584">
            <w:r>
              <w:t>Развитие умений написания</w:t>
            </w:r>
          </w:p>
          <w:p w:rsidR="007D547F" w:rsidRPr="00CC0E59" w:rsidRDefault="007D547F" w:rsidP="00921584">
            <w:r w:rsidRPr="00CC0E59">
              <w:t>письма с опорой на «пометки на полях»</w:t>
            </w:r>
          </w:p>
        </w:tc>
        <w:tc>
          <w:tcPr>
            <w:tcW w:w="851" w:type="dxa"/>
          </w:tcPr>
          <w:p w:rsidR="007D547F" w:rsidRPr="00921584" w:rsidRDefault="007D547F" w:rsidP="00110D7B"/>
        </w:tc>
        <w:tc>
          <w:tcPr>
            <w:tcW w:w="1677" w:type="dxa"/>
          </w:tcPr>
          <w:p w:rsidR="007D547F" w:rsidRPr="00CC0E59" w:rsidRDefault="007D547F" w:rsidP="00CC0E59">
            <w:r w:rsidRPr="00CC0E59">
              <w:t>Правила написания письма с опорой на «пометки на полях»</w:t>
            </w:r>
          </w:p>
          <w:p w:rsidR="007D547F" w:rsidRDefault="007D547F" w:rsidP="00921584"/>
        </w:tc>
        <w:tc>
          <w:tcPr>
            <w:tcW w:w="1618" w:type="dxa"/>
            <w:gridSpan w:val="2"/>
          </w:tcPr>
          <w:p w:rsidR="007D547F" w:rsidRPr="00661BEE" w:rsidRDefault="007D547F" w:rsidP="00661BEE">
            <w:r w:rsidRPr="00661BEE">
              <w:t>Косвенные вопросы</w:t>
            </w:r>
          </w:p>
          <w:p w:rsidR="007D547F" w:rsidRDefault="007D547F" w:rsidP="00661BEE">
            <w:r w:rsidRPr="00661BEE">
              <w:t>с.56 упр.3</w:t>
            </w:r>
          </w:p>
        </w:tc>
        <w:tc>
          <w:tcPr>
            <w:tcW w:w="1508" w:type="dxa"/>
          </w:tcPr>
          <w:p w:rsidR="007D547F" w:rsidRDefault="007D547F" w:rsidP="00110D7B">
            <w:pPr>
              <w:tabs>
                <w:tab w:val="left" w:pos="1095"/>
              </w:tabs>
            </w:pPr>
            <w:r>
              <w:t>Упр.1с.56</w:t>
            </w:r>
          </w:p>
          <w:p w:rsidR="007D547F" w:rsidRDefault="007D547F" w:rsidP="00110D7B">
            <w:pPr>
              <w:tabs>
                <w:tab w:val="left" w:pos="1095"/>
              </w:tabs>
            </w:pPr>
            <w:r>
              <w:t>(обсужде-ние по вопросам)</w:t>
            </w:r>
          </w:p>
        </w:tc>
        <w:tc>
          <w:tcPr>
            <w:tcW w:w="1846" w:type="dxa"/>
            <w:gridSpan w:val="2"/>
          </w:tcPr>
          <w:p w:rsidR="007D547F" w:rsidRDefault="007D547F" w:rsidP="003D3614">
            <w:r>
              <w:t>Письмо-образец</w:t>
            </w:r>
          </w:p>
          <w:p w:rsidR="007D547F" w:rsidRDefault="007D547F" w:rsidP="003D3614">
            <w:r>
              <w:t>Упр.2с.56</w:t>
            </w:r>
          </w:p>
        </w:tc>
        <w:tc>
          <w:tcPr>
            <w:tcW w:w="1844" w:type="dxa"/>
          </w:tcPr>
          <w:p w:rsidR="007D547F" w:rsidRDefault="007D547F" w:rsidP="008E461B"/>
        </w:tc>
        <w:tc>
          <w:tcPr>
            <w:tcW w:w="1704" w:type="dxa"/>
            <w:gridSpan w:val="2"/>
          </w:tcPr>
          <w:p w:rsidR="007D547F" w:rsidRDefault="007D547F" w:rsidP="00894915">
            <w:r>
              <w:t>Упр.1с.56</w:t>
            </w:r>
          </w:p>
          <w:p w:rsidR="007D547F" w:rsidRPr="00894915" w:rsidRDefault="007D547F" w:rsidP="00894915">
            <w:r>
              <w:t>(ответ на письмо)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FF7344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FF7344" w:rsidRDefault="007D547F" w:rsidP="00110D7B"/>
        </w:tc>
      </w:tr>
      <w:tr w:rsidR="007D547F" w:rsidRPr="00FF7344">
        <w:trPr>
          <w:trHeight w:val="83"/>
        </w:trPr>
        <w:tc>
          <w:tcPr>
            <w:tcW w:w="509" w:type="dxa"/>
          </w:tcPr>
          <w:p w:rsidR="007D547F" w:rsidRDefault="007D547F" w:rsidP="008E461B">
            <w:r>
              <w:t>69</w:t>
            </w:r>
          </w:p>
        </w:tc>
        <w:tc>
          <w:tcPr>
            <w:tcW w:w="1724" w:type="dxa"/>
            <w:gridSpan w:val="2"/>
          </w:tcPr>
          <w:p w:rsidR="007D547F" w:rsidRPr="00CC0E59" w:rsidRDefault="007D547F" w:rsidP="00921584">
            <w:r>
              <w:t>Развитие умений выбирать стиль письменного изложения</w:t>
            </w:r>
          </w:p>
        </w:tc>
        <w:tc>
          <w:tcPr>
            <w:tcW w:w="851" w:type="dxa"/>
          </w:tcPr>
          <w:p w:rsidR="007D547F" w:rsidRPr="00921584" w:rsidRDefault="007D547F" w:rsidP="00110D7B"/>
        </w:tc>
        <w:tc>
          <w:tcPr>
            <w:tcW w:w="1677" w:type="dxa"/>
          </w:tcPr>
          <w:p w:rsidR="007D547F" w:rsidRPr="00CC0E59" w:rsidRDefault="007D547F" w:rsidP="00CC0E59"/>
        </w:tc>
        <w:tc>
          <w:tcPr>
            <w:tcW w:w="1618" w:type="dxa"/>
            <w:gridSpan w:val="2"/>
          </w:tcPr>
          <w:p w:rsidR="007D547F" w:rsidRPr="00661BEE" w:rsidRDefault="007D547F" w:rsidP="00661BEE"/>
        </w:tc>
        <w:tc>
          <w:tcPr>
            <w:tcW w:w="1508" w:type="dxa"/>
          </w:tcPr>
          <w:p w:rsidR="007D547F" w:rsidRPr="009B4481" w:rsidRDefault="007D547F" w:rsidP="009B4481">
            <w:r w:rsidRPr="009B4481">
              <w:t>Умение оценить работу одноклас</w:t>
            </w:r>
            <w:r>
              <w:t>-</w:t>
            </w:r>
            <w:r w:rsidRPr="009B4481">
              <w:t>сника</w:t>
            </w:r>
            <w:r>
              <w:t xml:space="preserve"> по плану</w:t>
            </w:r>
          </w:p>
          <w:p w:rsidR="007D547F" w:rsidRPr="009B4481" w:rsidRDefault="007D547F" w:rsidP="009B4481">
            <w:r w:rsidRPr="009B4481">
              <w:t>с.57 упр.5-Б</w:t>
            </w:r>
          </w:p>
          <w:p w:rsidR="007D547F" w:rsidRPr="009B4481" w:rsidRDefault="007D547F" w:rsidP="009B4481">
            <w:r w:rsidRPr="009B4481">
              <w:t>РТ с.29 упр.6</w:t>
            </w:r>
          </w:p>
          <w:p w:rsidR="007D547F" w:rsidRDefault="007D547F" w:rsidP="00110D7B">
            <w:pPr>
              <w:tabs>
                <w:tab w:val="left" w:pos="1095"/>
              </w:tabs>
            </w:pPr>
          </w:p>
        </w:tc>
        <w:tc>
          <w:tcPr>
            <w:tcW w:w="1846" w:type="dxa"/>
            <w:gridSpan w:val="2"/>
          </w:tcPr>
          <w:p w:rsidR="007D547F" w:rsidRDefault="007D547F" w:rsidP="003D3614">
            <w:r>
              <w:t xml:space="preserve">Выбор стиля </w:t>
            </w:r>
          </w:p>
          <w:p w:rsidR="007D547F" w:rsidRDefault="007D547F" w:rsidP="003D3614">
            <w:r>
              <w:t>объявления</w:t>
            </w:r>
          </w:p>
          <w:p w:rsidR="007D547F" w:rsidRDefault="007D547F" w:rsidP="003D3614">
            <w:r>
              <w:t>Упр.4с.57</w:t>
            </w:r>
          </w:p>
        </w:tc>
        <w:tc>
          <w:tcPr>
            <w:tcW w:w="1844" w:type="dxa"/>
          </w:tcPr>
          <w:p w:rsidR="007D547F" w:rsidRDefault="007D547F" w:rsidP="008E461B"/>
        </w:tc>
        <w:tc>
          <w:tcPr>
            <w:tcW w:w="1704" w:type="dxa"/>
            <w:gridSpan w:val="2"/>
          </w:tcPr>
          <w:p w:rsidR="007D547F" w:rsidRDefault="007D547F" w:rsidP="00894915">
            <w:r>
              <w:t>Упр.5ас.57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FF7344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FF7344" w:rsidRDefault="007D547F" w:rsidP="00110D7B"/>
        </w:tc>
      </w:tr>
      <w:tr w:rsidR="007D547F" w:rsidRPr="00FF7344">
        <w:trPr>
          <w:trHeight w:val="83"/>
        </w:trPr>
        <w:tc>
          <w:tcPr>
            <w:tcW w:w="509" w:type="dxa"/>
          </w:tcPr>
          <w:p w:rsidR="007D547F" w:rsidRDefault="007D547F" w:rsidP="008E461B">
            <w:r>
              <w:t>70</w:t>
            </w:r>
          </w:p>
        </w:tc>
        <w:tc>
          <w:tcPr>
            <w:tcW w:w="1724" w:type="dxa"/>
            <w:gridSpan w:val="2"/>
          </w:tcPr>
          <w:p w:rsidR="007D547F" w:rsidRDefault="007D547F" w:rsidP="004C3586">
            <w:r w:rsidRPr="001D79E1">
              <w:t xml:space="preserve">Г.Уэллс </w:t>
            </w:r>
          </w:p>
          <w:p w:rsidR="007D547F" w:rsidRDefault="007D547F" w:rsidP="004C3586">
            <w:r>
              <w:t>Знакомство с творчеством автора</w:t>
            </w:r>
          </w:p>
          <w:p w:rsidR="007D547F" w:rsidRDefault="007D547F" w:rsidP="001D79E1"/>
        </w:tc>
        <w:tc>
          <w:tcPr>
            <w:tcW w:w="851" w:type="dxa"/>
          </w:tcPr>
          <w:p w:rsidR="007D547F" w:rsidRPr="00921584" w:rsidRDefault="007D547F" w:rsidP="00110D7B"/>
        </w:tc>
        <w:tc>
          <w:tcPr>
            <w:tcW w:w="1677" w:type="dxa"/>
          </w:tcPr>
          <w:p w:rsidR="007D547F" w:rsidRPr="00CC0E59" w:rsidRDefault="007D547F" w:rsidP="00CC0E59"/>
        </w:tc>
        <w:tc>
          <w:tcPr>
            <w:tcW w:w="1618" w:type="dxa"/>
            <w:gridSpan w:val="2"/>
          </w:tcPr>
          <w:p w:rsidR="007D547F" w:rsidRPr="00661BEE" w:rsidRDefault="007D547F" w:rsidP="00661BEE"/>
        </w:tc>
        <w:tc>
          <w:tcPr>
            <w:tcW w:w="1508" w:type="dxa"/>
          </w:tcPr>
          <w:p w:rsidR="007D547F" w:rsidRPr="009B4481" w:rsidRDefault="007D547F" w:rsidP="009B4481">
            <w:r>
              <w:t>Сообщение об английском писателе</w:t>
            </w:r>
          </w:p>
        </w:tc>
        <w:tc>
          <w:tcPr>
            <w:tcW w:w="1846" w:type="dxa"/>
            <w:gridSpan w:val="2"/>
          </w:tcPr>
          <w:p w:rsidR="007D547F" w:rsidRDefault="007D547F" w:rsidP="003D3614">
            <w:r>
              <w:t>Установление логической последователь-ности фактов текста</w:t>
            </w:r>
          </w:p>
          <w:p w:rsidR="007D547F" w:rsidRDefault="007D547F" w:rsidP="003D3614">
            <w:r>
              <w:t>Упр.2с.60</w:t>
            </w:r>
          </w:p>
        </w:tc>
        <w:tc>
          <w:tcPr>
            <w:tcW w:w="1844" w:type="dxa"/>
          </w:tcPr>
          <w:p w:rsidR="007D547F" w:rsidRDefault="007D547F" w:rsidP="008E461B">
            <w:r>
              <w:t>Упр.1с.60</w:t>
            </w:r>
          </w:p>
        </w:tc>
        <w:tc>
          <w:tcPr>
            <w:tcW w:w="1704" w:type="dxa"/>
            <w:gridSpan w:val="2"/>
          </w:tcPr>
          <w:p w:rsidR="007D547F" w:rsidRDefault="007D547F" w:rsidP="00894915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FF7344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FF7344" w:rsidRDefault="007D547F" w:rsidP="00110D7B"/>
        </w:tc>
      </w:tr>
      <w:tr w:rsidR="007D547F" w:rsidRPr="00FF7344">
        <w:trPr>
          <w:trHeight w:val="83"/>
        </w:trPr>
        <w:tc>
          <w:tcPr>
            <w:tcW w:w="509" w:type="dxa"/>
          </w:tcPr>
          <w:p w:rsidR="007D547F" w:rsidRDefault="007D547F" w:rsidP="008E461B">
            <w:r>
              <w:t>71</w:t>
            </w:r>
          </w:p>
        </w:tc>
        <w:tc>
          <w:tcPr>
            <w:tcW w:w="1724" w:type="dxa"/>
            <w:gridSpan w:val="2"/>
          </w:tcPr>
          <w:p w:rsidR="007D547F" w:rsidRDefault="007D547F" w:rsidP="004C3586">
            <w:r w:rsidRPr="001D79E1">
              <w:t>Г.Уэллс «Война миров»</w:t>
            </w:r>
          </w:p>
          <w:p w:rsidR="007D547F" w:rsidRDefault="007D547F" w:rsidP="004C3586">
            <w:r>
              <w:t>Совершенствование навыков</w:t>
            </w:r>
          </w:p>
          <w:p w:rsidR="007D547F" w:rsidRPr="001D79E1" w:rsidRDefault="007D547F" w:rsidP="004C3586">
            <w:r>
              <w:t>изучающего чтения</w:t>
            </w:r>
          </w:p>
        </w:tc>
        <w:tc>
          <w:tcPr>
            <w:tcW w:w="851" w:type="dxa"/>
          </w:tcPr>
          <w:p w:rsidR="007D547F" w:rsidRPr="00921584" w:rsidRDefault="007D547F" w:rsidP="00110D7B"/>
        </w:tc>
        <w:tc>
          <w:tcPr>
            <w:tcW w:w="1677" w:type="dxa"/>
          </w:tcPr>
          <w:p w:rsidR="007D547F" w:rsidRDefault="007D547F" w:rsidP="00CC0E59">
            <w:r>
              <w:t>Лексика по тексту</w:t>
            </w:r>
          </w:p>
        </w:tc>
        <w:tc>
          <w:tcPr>
            <w:tcW w:w="1618" w:type="dxa"/>
            <w:gridSpan w:val="2"/>
          </w:tcPr>
          <w:p w:rsidR="007D547F" w:rsidRDefault="007D547F" w:rsidP="004C3586">
            <w:r>
              <w:t>Синонимы</w:t>
            </w:r>
          </w:p>
          <w:p w:rsidR="007D547F" w:rsidRDefault="007D547F" w:rsidP="004C3586">
            <w:r>
              <w:t>антонимы</w:t>
            </w:r>
          </w:p>
          <w:p w:rsidR="007D547F" w:rsidRDefault="007D547F" w:rsidP="004C3586">
            <w:r>
              <w:t>Упр.4,5с.61</w:t>
            </w:r>
          </w:p>
        </w:tc>
        <w:tc>
          <w:tcPr>
            <w:tcW w:w="1508" w:type="dxa"/>
          </w:tcPr>
          <w:p w:rsidR="007D547F" w:rsidRDefault="007D547F" w:rsidP="009B4481">
            <w:r>
              <w:t>Прогнозирование окончания истории и проверка прогноза</w:t>
            </w:r>
          </w:p>
          <w:p w:rsidR="007D547F" w:rsidRPr="009B4481" w:rsidRDefault="007D547F" w:rsidP="009B4481">
            <w:r>
              <w:t>Упр.6ас.61</w:t>
            </w:r>
          </w:p>
        </w:tc>
        <w:tc>
          <w:tcPr>
            <w:tcW w:w="1846" w:type="dxa"/>
            <w:gridSpan w:val="2"/>
          </w:tcPr>
          <w:p w:rsidR="007D547F" w:rsidRDefault="007D547F" w:rsidP="004C3586">
            <w:r>
              <w:t>Полное понимание содержания художественного текста</w:t>
            </w:r>
          </w:p>
          <w:p w:rsidR="007D547F" w:rsidRDefault="007D547F" w:rsidP="004C3586">
            <w:r>
              <w:t>Упр.3с.60</w:t>
            </w:r>
          </w:p>
        </w:tc>
        <w:tc>
          <w:tcPr>
            <w:tcW w:w="1844" w:type="dxa"/>
          </w:tcPr>
          <w:p w:rsidR="007D547F" w:rsidRDefault="007D547F" w:rsidP="008E461B"/>
        </w:tc>
        <w:tc>
          <w:tcPr>
            <w:tcW w:w="1704" w:type="dxa"/>
            <w:gridSpan w:val="2"/>
          </w:tcPr>
          <w:p w:rsidR="007D547F" w:rsidRDefault="007D547F" w:rsidP="00894915">
            <w:r>
              <w:t>Упр.6ас.61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FF7344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FF7344" w:rsidRDefault="007D547F" w:rsidP="00110D7B"/>
        </w:tc>
      </w:tr>
      <w:tr w:rsidR="007D547F" w:rsidRPr="00FF7344">
        <w:trPr>
          <w:trHeight w:val="83"/>
        </w:trPr>
        <w:tc>
          <w:tcPr>
            <w:tcW w:w="509" w:type="dxa"/>
          </w:tcPr>
          <w:p w:rsidR="007D547F" w:rsidRDefault="007D547F" w:rsidP="008E461B">
            <w:r>
              <w:t>72</w:t>
            </w:r>
          </w:p>
        </w:tc>
        <w:tc>
          <w:tcPr>
            <w:tcW w:w="1724" w:type="dxa"/>
            <w:gridSpan w:val="2"/>
          </w:tcPr>
          <w:p w:rsidR="007D547F" w:rsidRPr="00F9410E" w:rsidRDefault="007D547F" w:rsidP="004C3586">
            <w:r w:rsidRPr="00F9410E">
              <w:t>Технологии приготовле</w:t>
            </w:r>
            <w:r>
              <w:t>-</w:t>
            </w:r>
            <w:r w:rsidRPr="00F9410E">
              <w:t>ния</w:t>
            </w:r>
            <w:r>
              <w:t xml:space="preserve"> </w:t>
            </w:r>
            <w:r w:rsidRPr="00F9410E">
              <w:t>пищи</w:t>
            </w:r>
          </w:p>
        </w:tc>
        <w:tc>
          <w:tcPr>
            <w:tcW w:w="851" w:type="dxa"/>
          </w:tcPr>
          <w:p w:rsidR="007D547F" w:rsidRPr="00921584" w:rsidRDefault="007D547F" w:rsidP="00110D7B"/>
        </w:tc>
        <w:tc>
          <w:tcPr>
            <w:tcW w:w="1677" w:type="dxa"/>
          </w:tcPr>
          <w:p w:rsidR="007D547F" w:rsidRDefault="007D547F" w:rsidP="00CC0E59">
            <w:r>
              <w:t>Лексика по тексту</w:t>
            </w:r>
          </w:p>
          <w:p w:rsidR="007D547F" w:rsidRDefault="007D547F" w:rsidP="00CC0E59">
            <w:r>
              <w:t>Упр.4с.62</w:t>
            </w:r>
          </w:p>
        </w:tc>
        <w:tc>
          <w:tcPr>
            <w:tcW w:w="1618" w:type="dxa"/>
            <w:gridSpan w:val="2"/>
          </w:tcPr>
          <w:p w:rsidR="007D547F" w:rsidRDefault="007D547F" w:rsidP="004C3586"/>
        </w:tc>
        <w:tc>
          <w:tcPr>
            <w:tcW w:w="1508" w:type="dxa"/>
          </w:tcPr>
          <w:p w:rsidR="007D547F" w:rsidRDefault="007D547F" w:rsidP="009B4481">
            <w:r>
              <w:t>Прогноз-е содерж-я по заголовку и иллюстрациям упр.1,2с.62</w:t>
            </w:r>
          </w:p>
        </w:tc>
        <w:tc>
          <w:tcPr>
            <w:tcW w:w="1846" w:type="dxa"/>
            <w:gridSpan w:val="2"/>
          </w:tcPr>
          <w:p w:rsidR="007D547F" w:rsidRDefault="007D547F" w:rsidP="004C3586">
            <w:r>
              <w:t>Упр.2с.62</w:t>
            </w:r>
          </w:p>
        </w:tc>
        <w:tc>
          <w:tcPr>
            <w:tcW w:w="1844" w:type="dxa"/>
          </w:tcPr>
          <w:p w:rsidR="007D547F" w:rsidRDefault="007D547F" w:rsidP="008E461B">
            <w:r>
              <w:t>Упр.3с.62</w:t>
            </w:r>
          </w:p>
        </w:tc>
        <w:tc>
          <w:tcPr>
            <w:tcW w:w="1704" w:type="dxa"/>
            <w:gridSpan w:val="2"/>
          </w:tcPr>
          <w:p w:rsidR="007D547F" w:rsidRPr="00E63EE0" w:rsidRDefault="007D547F" w:rsidP="00E63EE0">
            <w:r w:rsidRPr="00E63EE0">
              <w:t>Проект-«Почему портится еда»</w:t>
            </w:r>
          </w:p>
          <w:p w:rsidR="007D547F" w:rsidRDefault="007D547F" w:rsidP="00E63EE0">
            <w:r w:rsidRPr="00E63EE0">
              <w:t>с.62 упр.5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FF7344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FF7344" w:rsidRDefault="007D547F" w:rsidP="00110D7B"/>
        </w:tc>
      </w:tr>
      <w:tr w:rsidR="007D547F" w:rsidRPr="00FF7344">
        <w:trPr>
          <w:trHeight w:val="83"/>
        </w:trPr>
        <w:tc>
          <w:tcPr>
            <w:tcW w:w="509" w:type="dxa"/>
          </w:tcPr>
          <w:p w:rsidR="007D547F" w:rsidRDefault="007D547F" w:rsidP="008E461B">
            <w:r>
              <w:t>73</w:t>
            </w:r>
          </w:p>
        </w:tc>
        <w:tc>
          <w:tcPr>
            <w:tcW w:w="1724" w:type="dxa"/>
            <w:gridSpan w:val="2"/>
          </w:tcPr>
          <w:p w:rsidR="007D547F" w:rsidRPr="00F9410E" w:rsidRDefault="007D547F" w:rsidP="004C3586">
            <w:r>
              <w:t>Урок обобщения и систематизации изученного материала Подготовка к тесту</w:t>
            </w:r>
          </w:p>
        </w:tc>
        <w:tc>
          <w:tcPr>
            <w:tcW w:w="851" w:type="dxa"/>
          </w:tcPr>
          <w:p w:rsidR="007D547F" w:rsidRPr="00921584" w:rsidRDefault="007D547F" w:rsidP="00110D7B"/>
        </w:tc>
        <w:tc>
          <w:tcPr>
            <w:tcW w:w="1677" w:type="dxa"/>
          </w:tcPr>
          <w:p w:rsidR="007D547F" w:rsidRDefault="007D547F" w:rsidP="00CC0E59">
            <w:r>
              <w:t>Лексика по теме питание</w:t>
            </w:r>
          </w:p>
          <w:p w:rsidR="007D547F" w:rsidRDefault="007D547F" w:rsidP="00CC0E59">
            <w:r>
              <w:t>Косвенные глаголы</w:t>
            </w:r>
          </w:p>
        </w:tc>
        <w:tc>
          <w:tcPr>
            <w:tcW w:w="1618" w:type="dxa"/>
            <w:gridSpan w:val="2"/>
          </w:tcPr>
          <w:p w:rsidR="007D547F" w:rsidRDefault="007D547F" w:rsidP="004C3586">
            <w:r>
              <w:t>Времена англ</w:t>
            </w:r>
          </w:p>
          <w:p w:rsidR="007D547F" w:rsidRDefault="007D547F" w:rsidP="004C3586">
            <w:r>
              <w:t>глагола</w:t>
            </w:r>
          </w:p>
          <w:p w:rsidR="007D547F" w:rsidRDefault="007D547F" w:rsidP="004C3586">
            <w:r>
              <w:t>Косвенная речь</w:t>
            </w:r>
          </w:p>
          <w:p w:rsidR="007D547F" w:rsidRDefault="007D547F" w:rsidP="004C3586">
            <w:r>
              <w:t>Модальные глаголы</w:t>
            </w:r>
          </w:p>
        </w:tc>
        <w:tc>
          <w:tcPr>
            <w:tcW w:w="1508" w:type="dxa"/>
          </w:tcPr>
          <w:p w:rsidR="007D547F" w:rsidRDefault="007D547F" w:rsidP="009B4481"/>
        </w:tc>
        <w:tc>
          <w:tcPr>
            <w:tcW w:w="1846" w:type="dxa"/>
            <w:gridSpan w:val="2"/>
          </w:tcPr>
          <w:p w:rsidR="007D547F" w:rsidRDefault="007D547F" w:rsidP="004C3586"/>
        </w:tc>
        <w:tc>
          <w:tcPr>
            <w:tcW w:w="1844" w:type="dxa"/>
          </w:tcPr>
          <w:p w:rsidR="007D547F" w:rsidRDefault="007D547F" w:rsidP="008E461B"/>
        </w:tc>
        <w:tc>
          <w:tcPr>
            <w:tcW w:w="1704" w:type="dxa"/>
            <w:gridSpan w:val="2"/>
          </w:tcPr>
          <w:p w:rsidR="007D547F" w:rsidRDefault="007D547F" w:rsidP="00E63EE0">
            <w:r>
              <w:t>Алгоритм написания</w:t>
            </w:r>
          </w:p>
          <w:p w:rsidR="007D547F" w:rsidRPr="00E63EE0" w:rsidRDefault="007D547F" w:rsidP="00E63EE0">
            <w:r>
              <w:t>Разных типов писем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FF7344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FF7344" w:rsidRDefault="007D547F" w:rsidP="00110D7B"/>
        </w:tc>
      </w:tr>
      <w:tr w:rsidR="007D547F" w:rsidRPr="00FF7344">
        <w:trPr>
          <w:trHeight w:val="83"/>
        </w:trPr>
        <w:tc>
          <w:tcPr>
            <w:tcW w:w="509" w:type="dxa"/>
          </w:tcPr>
          <w:p w:rsidR="007D547F" w:rsidRDefault="007D547F" w:rsidP="008E461B">
            <w:r>
              <w:t>74</w:t>
            </w:r>
          </w:p>
        </w:tc>
        <w:tc>
          <w:tcPr>
            <w:tcW w:w="1724" w:type="dxa"/>
            <w:gridSpan w:val="2"/>
          </w:tcPr>
          <w:p w:rsidR="007D547F" w:rsidRPr="00E10478" w:rsidRDefault="007D547F" w:rsidP="00E63EE0">
            <w:r w:rsidRPr="0063341C">
              <w:t>Проверь себя</w:t>
            </w:r>
            <w:r w:rsidRPr="00E10478">
              <w:t>!</w:t>
            </w:r>
          </w:p>
          <w:p w:rsidR="007D547F" w:rsidRPr="00F9410E" w:rsidRDefault="007D547F" w:rsidP="00E63EE0">
            <w:r w:rsidRPr="0063341C">
              <w:t>Контроль лексико-грамматичес</w:t>
            </w:r>
            <w:r>
              <w:t>-</w:t>
            </w:r>
            <w:r w:rsidRPr="0063341C">
              <w:t>ких навыков</w:t>
            </w:r>
            <w:r>
              <w:t xml:space="preserve"> и чтения</w:t>
            </w:r>
          </w:p>
        </w:tc>
        <w:tc>
          <w:tcPr>
            <w:tcW w:w="851" w:type="dxa"/>
          </w:tcPr>
          <w:p w:rsidR="007D547F" w:rsidRPr="00921584" w:rsidRDefault="007D547F" w:rsidP="00110D7B"/>
        </w:tc>
        <w:tc>
          <w:tcPr>
            <w:tcW w:w="1677" w:type="dxa"/>
          </w:tcPr>
          <w:p w:rsidR="007D547F" w:rsidRPr="00E63EE0" w:rsidRDefault="007D547F" w:rsidP="00E63EE0">
            <w:r>
              <w:t>Упр.1,4с.63</w:t>
            </w:r>
            <w:r w:rsidRPr="00E63EE0">
              <w:t xml:space="preserve"> упр.5с.63</w:t>
            </w:r>
            <w:r>
              <w:t>производные</w:t>
            </w:r>
            <w:r w:rsidRPr="00E63EE0">
              <w:t>слова</w:t>
            </w:r>
          </w:p>
          <w:p w:rsidR="007D547F" w:rsidRDefault="007D547F" w:rsidP="00CC0E59"/>
          <w:p w:rsidR="007D547F" w:rsidRDefault="007D547F" w:rsidP="00CC0E59"/>
        </w:tc>
        <w:tc>
          <w:tcPr>
            <w:tcW w:w="1618" w:type="dxa"/>
            <w:gridSpan w:val="2"/>
          </w:tcPr>
          <w:p w:rsidR="007D547F" w:rsidRDefault="007D547F" w:rsidP="00E63EE0">
            <w:r w:rsidRPr="00E63EE0">
              <w:t>упр.2с.63</w:t>
            </w:r>
          </w:p>
          <w:p w:rsidR="007D547F" w:rsidRPr="00E63EE0" w:rsidRDefault="007D547F" w:rsidP="00E63EE0">
            <w:r w:rsidRPr="00E63EE0">
              <w:t>грамматическое время глагола</w:t>
            </w:r>
          </w:p>
          <w:p w:rsidR="007D547F" w:rsidRPr="00E63EE0" w:rsidRDefault="007D547F" w:rsidP="00E63EE0">
            <w:r w:rsidRPr="00E63EE0">
              <w:t>упр.3с.63косвенная речь</w:t>
            </w:r>
          </w:p>
          <w:p w:rsidR="007D547F" w:rsidRDefault="007D547F" w:rsidP="00E63EE0">
            <w:r>
              <w:t>упр.6с.63</w:t>
            </w:r>
            <w:r w:rsidRPr="00E63EE0">
              <w:t>трансформация предложений</w:t>
            </w:r>
          </w:p>
        </w:tc>
        <w:tc>
          <w:tcPr>
            <w:tcW w:w="1508" w:type="dxa"/>
          </w:tcPr>
          <w:p w:rsidR="007D547F" w:rsidRDefault="007D547F" w:rsidP="009B4481"/>
        </w:tc>
        <w:tc>
          <w:tcPr>
            <w:tcW w:w="1846" w:type="dxa"/>
            <w:gridSpan w:val="2"/>
          </w:tcPr>
          <w:p w:rsidR="007D547F" w:rsidRDefault="007D547F" w:rsidP="004C3586"/>
        </w:tc>
        <w:tc>
          <w:tcPr>
            <w:tcW w:w="1844" w:type="dxa"/>
          </w:tcPr>
          <w:p w:rsidR="007D547F" w:rsidRDefault="007D547F" w:rsidP="008E461B"/>
        </w:tc>
        <w:tc>
          <w:tcPr>
            <w:tcW w:w="1704" w:type="dxa"/>
            <w:gridSpan w:val="2"/>
          </w:tcPr>
          <w:p w:rsidR="007D547F" w:rsidRPr="00E63EE0" w:rsidRDefault="007D547F" w:rsidP="00E63EE0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FF7344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FF7344" w:rsidRDefault="007D547F" w:rsidP="00110D7B"/>
        </w:tc>
      </w:tr>
      <w:tr w:rsidR="007D547F" w:rsidRPr="00FF7344">
        <w:trPr>
          <w:trHeight w:val="83"/>
        </w:trPr>
        <w:tc>
          <w:tcPr>
            <w:tcW w:w="509" w:type="dxa"/>
          </w:tcPr>
          <w:p w:rsidR="007D547F" w:rsidRDefault="007D547F" w:rsidP="008E461B">
            <w:r>
              <w:t>75</w:t>
            </w:r>
          </w:p>
        </w:tc>
        <w:tc>
          <w:tcPr>
            <w:tcW w:w="1724" w:type="dxa"/>
            <w:gridSpan w:val="2"/>
          </w:tcPr>
          <w:p w:rsidR="007D547F" w:rsidRPr="0065186B" w:rsidRDefault="007D547F" w:rsidP="0065186B">
            <w:r w:rsidRPr="0065186B">
              <w:t>Проверь себя!</w:t>
            </w:r>
          </w:p>
          <w:p w:rsidR="007D547F" w:rsidRPr="0063341C" w:rsidRDefault="007D547F" w:rsidP="0065186B">
            <w:r w:rsidRPr="0065186B">
              <w:t>Контроль навыков  УР и ПР</w:t>
            </w:r>
          </w:p>
        </w:tc>
        <w:tc>
          <w:tcPr>
            <w:tcW w:w="851" w:type="dxa"/>
          </w:tcPr>
          <w:p w:rsidR="007D547F" w:rsidRPr="00921584" w:rsidRDefault="007D547F" w:rsidP="00110D7B"/>
        </w:tc>
        <w:tc>
          <w:tcPr>
            <w:tcW w:w="1677" w:type="dxa"/>
          </w:tcPr>
          <w:p w:rsidR="007D547F" w:rsidRDefault="007D547F" w:rsidP="00E63EE0"/>
        </w:tc>
        <w:tc>
          <w:tcPr>
            <w:tcW w:w="1618" w:type="dxa"/>
            <w:gridSpan w:val="2"/>
          </w:tcPr>
          <w:p w:rsidR="007D547F" w:rsidRPr="00E63EE0" w:rsidRDefault="007D547F" w:rsidP="00E63EE0"/>
        </w:tc>
        <w:tc>
          <w:tcPr>
            <w:tcW w:w="1508" w:type="dxa"/>
          </w:tcPr>
          <w:p w:rsidR="007D547F" w:rsidRDefault="007D547F" w:rsidP="009B4481">
            <w:r>
              <w:t>Здоровое питание;</w:t>
            </w:r>
          </w:p>
          <w:p w:rsidR="007D547F" w:rsidRDefault="007D547F" w:rsidP="009B4481">
            <w:r>
              <w:t>Происшест-вия и непредви-денные случаи;</w:t>
            </w:r>
          </w:p>
          <w:p w:rsidR="007D547F" w:rsidRDefault="007D547F" w:rsidP="009B4481">
            <w:r>
              <w:t>Попросить и дать совет</w:t>
            </w:r>
          </w:p>
        </w:tc>
        <w:tc>
          <w:tcPr>
            <w:tcW w:w="1846" w:type="dxa"/>
            <w:gridSpan w:val="2"/>
          </w:tcPr>
          <w:p w:rsidR="007D547F" w:rsidRDefault="007D547F" w:rsidP="004C3586"/>
        </w:tc>
        <w:tc>
          <w:tcPr>
            <w:tcW w:w="1844" w:type="dxa"/>
          </w:tcPr>
          <w:p w:rsidR="007D547F" w:rsidRDefault="007D547F" w:rsidP="008E461B"/>
        </w:tc>
        <w:tc>
          <w:tcPr>
            <w:tcW w:w="1704" w:type="dxa"/>
            <w:gridSpan w:val="2"/>
          </w:tcPr>
          <w:p w:rsidR="007D547F" w:rsidRPr="00E63EE0" w:rsidRDefault="007D547F" w:rsidP="00E63EE0">
            <w:r>
              <w:t>Написание письма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FF7344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FF7344" w:rsidRDefault="007D547F" w:rsidP="00110D7B"/>
        </w:tc>
      </w:tr>
      <w:tr w:rsidR="007D547F" w:rsidRPr="00FF7344">
        <w:trPr>
          <w:trHeight w:val="83"/>
        </w:trPr>
        <w:tc>
          <w:tcPr>
            <w:tcW w:w="509" w:type="dxa"/>
          </w:tcPr>
          <w:p w:rsidR="007D547F" w:rsidRDefault="007D547F" w:rsidP="008E461B">
            <w:r>
              <w:t>76</w:t>
            </w:r>
          </w:p>
        </w:tc>
        <w:tc>
          <w:tcPr>
            <w:tcW w:w="1724" w:type="dxa"/>
            <w:gridSpan w:val="2"/>
          </w:tcPr>
          <w:p w:rsidR="007D547F" w:rsidRPr="0065186B" w:rsidRDefault="007D547F" w:rsidP="0065186B">
            <w:r>
              <w:t>Урок коррекции основных ошибок по итогам контроля</w:t>
            </w:r>
          </w:p>
        </w:tc>
        <w:tc>
          <w:tcPr>
            <w:tcW w:w="851" w:type="dxa"/>
          </w:tcPr>
          <w:p w:rsidR="007D547F" w:rsidRPr="00921584" w:rsidRDefault="007D547F" w:rsidP="00110D7B"/>
        </w:tc>
        <w:tc>
          <w:tcPr>
            <w:tcW w:w="1677" w:type="dxa"/>
          </w:tcPr>
          <w:p w:rsidR="007D547F" w:rsidRPr="000D724E" w:rsidRDefault="007D547F" w:rsidP="00E63EE0"/>
        </w:tc>
        <w:tc>
          <w:tcPr>
            <w:tcW w:w="1618" w:type="dxa"/>
            <w:gridSpan w:val="2"/>
          </w:tcPr>
          <w:p w:rsidR="007D547F" w:rsidRPr="000D724E" w:rsidRDefault="007D547F" w:rsidP="00E63EE0"/>
        </w:tc>
        <w:tc>
          <w:tcPr>
            <w:tcW w:w="1508" w:type="dxa"/>
          </w:tcPr>
          <w:p w:rsidR="007D547F" w:rsidRDefault="007D547F" w:rsidP="009B4481"/>
        </w:tc>
        <w:tc>
          <w:tcPr>
            <w:tcW w:w="1846" w:type="dxa"/>
            <w:gridSpan w:val="2"/>
          </w:tcPr>
          <w:p w:rsidR="007D547F" w:rsidRDefault="007D547F" w:rsidP="004C3586"/>
        </w:tc>
        <w:tc>
          <w:tcPr>
            <w:tcW w:w="1844" w:type="dxa"/>
          </w:tcPr>
          <w:p w:rsidR="007D547F" w:rsidRDefault="007D547F" w:rsidP="008E461B"/>
        </w:tc>
        <w:tc>
          <w:tcPr>
            <w:tcW w:w="1704" w:type="dxa"/>
            <w:gridSpan w:val="2"/>
          </w:tcPr>
          <w:p w:rsidR="007D547F" w:rsidRDefault="007D547F" w:rsidP="00E63EE0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FF7344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FF7344" w:rsidRDefault="007D547F" w:rsidP="00110D7B"/>
        </w:tc>
      </w:tr>
      <w:tr w:rsidR="007D547F" w:rsidRPr="00FF7344">
        <w:trPr>
          <w:trHeight w:val="83"/>
        </w:trPr>
        <w:tc>
          <w:tcPr>
            <w:tcW w:w="509" w:type="dxa"/>
          </w:tcPr>
          <w:p w:rsidR="007D547F" w:rsidRDefault="007D547F" w:rsidP="008E461B">
            <w:r>
              <w:t>77</w:t>
            </w:r>
          </w:p>
        </w:tc>
        <w:tc>
          <w:tcPr>
            <w:tcW w:w="1724" w:type="dxa"/>
            <w:gridSpan w:val="2"/>
          </w:tcPr>
          <w:p w:rsidR="007D547F" w:rsidRDefault="007D547F" w:rsidP="000D724E">
            <w:r>
              <w:t>Подготовка к ЕГЭ:</w:t>
            </w:r>
          </w:p>
          <w:p w:rsidR="007D547F" w:rsidRDefault="007D547F" w:rsidP="000D724E">
            <w:r>
              <w:t>Чтение,</w:t>
            </w:r>
          </w:p>
          <w:p w:rsidR="007D547F" w:rsidRDefault="007D547F" w:rsidP="000D724E">
            <w:r>
              <w:t>Лексика и Грамматика</w:t>
            </w:r>
          </w:p>
        </w:tc>
        <w:tc>
          <w:tcPr>
            <w:tcW w:w="851" w:type="dxa"/>
          </w:tcPr>
          <w:p w:rsidR="007D547F" w:rsidRPr="00921584" w:rsidRDefault="007D547F" w:rsidP="00110D7B"/>
        </w:tc>
        <w:tc>
          <w:tcPr>
            <w:tcW w:w="1677" w:type="dxa"/>
          </w:tcPr>
          <w:p w:rsidR="007D547F" w:rsidRPr="00896ED1" w:rsidRDefault="007D547F" w:rsidP="00E63EE0">
            <w:r>
              <w:rPr>
                <w:lang w:val="en-US"/>
              </w:rPr>
              <w:t>Part</w:t>
            </w:r>
            <w:r w:rsidRPr="00896ED1">
              <w:t>2с.65</w:t>
            </w:r>
            <w:r>
              <w:t>-словообразо-вание</w:t>
            </w:r>
            <w:r w:rsidRPr="00896ED1">
              <w:t xml:space="preserve"> </w:t>
            </w:r>
            <w:r>
              <w:rPr>
                <w:lang w:val="en-US"/>
              </w:rPr>
              <w:t>Part</w:t>
            </w:r>
            <w:r>
              <w:t>3</w:t>
            </w:r>
            <w:r w:rsidRPr="00896ED1">
              <w:t>с.65</w:t>
            </w:r>
            <w:r>
              <w:t>-Употр-е л.е. с учетом сочетаемости слов</w:t>
            </w:r>
          </w:p>
        </w:tc>
        <w:tc>
          <w:tcPr>
            <w:tcW w:w="1618" w:type="dxa"/>
            <w:gridSpan w:val="2"/>
          </w:tcPr>
          <w:p w:rsidR="007D547F" w:rsidRDefault="007D547F" w:rsidP="000D724E">
            <w:r>
              <w:rPr>
                <w:lang w:val="en-US"/>
              </w:rPr>
              <w:t>Part</w:t>
            </w:r>
            <w:r>
              <w:t>1</w:t>
            </w:r>
            <w:r w:rsidRPr="00896ED1">
              <w:t>с.6</w:t>
            </w:r>
            <w:r>
              <w:t>4</w:t>
            </w:r>
          </w:p>
          <w:p w:rsidR="007D547F" w:rsidRPr="00896ED1" w:rsidRDefault="007D547F" w:rsidP="000D724E">
            <w:r>
              <w:t>Грамматические формы глагола</w:t>
            </w:r>
          </w:p>
        </w:tc>
        <w:tc>
          <w:tcPr>
            <w:tcW w:w="1508" w:type="dxa"/>
          </w:tcPr>
          <w:p w:rsidR="007D547F" w:rsidRDefault="007D547F" w:rsidP="009B4481"/>
        </w:tc>
        <w:tc>
          <w:tcPr>
            <w:tcW w:w="1846" w:type="dxa"/>
            <w:gridSpan w:val="2"/>
          </w:tcPr>
          <w:p w:rsidR="007D547F" w:rsidRDefault="007D547F" w:rsidP="000D724E">
            <w:r>
              <w:t>Понимание основного содержания текста</w:t>
            </w:r>
          </w:p>
          <w:p w:rsidR="007D547F" w:rsidRDefault="007D547F" w:rsidP="000D724E">
            <w:r>
              <w:t>С.64</w:t>
            </w:r>
          </w:p>
        </w:tc>
        <w:tc>
          <w:tcPr>
            <w:tcW w:w="1844" w:type="dxa"/>
          </w:tcPr>
          <w:p w:rsidR="007D547F" w:rsidRPr="000D724E" w:rsidRDefault="007D547F" w:rsidP="008E461B"/>
        </w:tc>
        <w:tc>
          <w:tcPr>
            <w:tcW w:w="1704" w:type="dxa"/>
            <w:gridSpan w:val="2"/>
          </w:tcPr>
          <w:p w:rsidR="007D547F" w:rsidRDefault="007D547F" w:rsidP="00E63EE0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FF7344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FF7344" w:rsidRDefault="007D547F" w:rsidP="00110D7B"/>
        </w:tc>
      </w:tr>
      <w:tr w:rsidR="007D547F" w:rsidRPr="00FF7344">
        <w:trPr>
          <w:trHeight w:val="83"/>
        </w:trPr>
        <w:tc>
          <w:tcPr>
            <w:tcW w:w="509" w:type="dxa"/>
          </w:tcPr>
          <w:p w:rsidR="007D547F" w:rsidRDefault="007D547F" w:rsidP="008E461B">
            <w:r>
              <w:t>78</w:t>
            </w:r>
          </w:p>
        </w:tc>
        <w:tc>
          <w:tcPr>
            <w:tcW w:w="1724" w:type="dxa"/>
            <w:gridSpan w:val="2"/>
          </w:tcPr>
          <w:p w:rsidR="007D547F" w:rsidRDefault="007D547F" w:rsidP="000D724E">
            <w:r>
              <w:t>Подготовка к ЕГЭ:</w:t>
            </w:r>
          </w:p>
          <w:p w:rsidR="007D547F" w:rsidRDefault="007D547F" w:rsidP="000D724E">
            <w:r>
              <w:t>Аудирование</w:t>
            </w:r>
          </w:p>
        </w:tc>
        <w:tc>
          <w:tcPr>
            <w:tcW w:w="851" w:type="dxa"/>
          </w:tcPr>
          <w:p w:rsidR="007D547F" w:rsidRPr="00921584" w:rsidRDefault="007D547F" w:rsidP="00110D7B"/>
        </w:tc>
        <w:tc>
          <w:tcPr>
            <w:tcW w:w="1677" w:type="dxa"/>
          </w:tcPr>
          <w:p w:rsidR="007D547F" w:rsidRPr="00896ED1" w:rsidRDefault="007D547F" w:rsidP="00E63EE0"/>
        </w:tc>
        <w:tc>
          <w:tcPr>
            <w:tcW w:w="1618" w:type="dxa"/>
            <w:gridSpan w:val="2"/>
          </w:tcPr>
          <w:p w:rsidR="007D547F" w:rsidRPr="00896ED1" w:rsidRDefault="007D547F" w:rsidP="00E63EE0"/>
        </w:tc>
        <w:tc>
          <w:tcPr>
            <w:tcW w:w="1508" w:type="dxa"/>
          </w:tcPr>
          <w:p w:rsidR="007D547F" w:rsidRDefault="007D547F" w:rsidP="009B4481"/>
        </w:tc>
        <w:tc>
          <w:tcPr>
            <w:tcW w:w="1846" w:type="dxa"/>
            <w:gridSpan w:val="2"/>
          </w:tcPr>
          <w:p w:rsidR="007D547F" w:rsidRDefault="007D547F" w:rsidP="004C3586"/>
        </w:tc>
        <w:tc>
          <w:tcPr>
            <w:tcW w:w="1844" w:type="dxa"/>
          </w:tcPr>
          <w:p w:rsidR="007D547F" w:rsidRDefault="007D547F" w:rsidP="000D724E">
            <w:r>
              <w:rPr>
                <w:lang w:val="en-US"/>
              </w:rPr>
              <w:t>Part</w:t>
            </w:r>
            <w:r w:rsidRPr="00896ED1">
              <w:t>1</w:t>
            </w:r>
            <w:r>
              <w:t>с.66-понимание основного содержания</w:t>
            </w:r>
          </w:p>
          <w:p w:rsidR="007D547F" w:rsidRPr="000D724E" w:rsidRDefault="007D547F" w:rsidP="000D724E">
            <w:r>
              <w:rPr>
                <w:lang w:val="en-US"/>
              </w:rPr>
              <w:t>Part</w:t>
            </w:r>
            <w:r w:rsidRPr="00896ED1">
              <w:t>2с.66-понимание запрашиваемой информации</w:t>
            </w:r>
          </w:p>
        </w:tc>
        <w:tc>
          <w:tcPr>
            <w:tcW w:w="1704" w:type="dxa"/>
            <w:gridSpan w:val="2"/>
          </w:tcPr>
          <w:p w:rsidR="007D547F" w:rsidRDefault="007D547F" w:rsidP="00E63EE0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FF7344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FF7344" w:rsidRDefault="007D547F" w:rsidP="00110D7B"/>
        </w:tc>
      </w:tr>
      <w:tr w:rsidR="007D547F" w:rsidRPr="00FF7344">
        <w:trPr>
          <w:trHeight w:val="83"/>
        </w:trPr>
        <w:tc>
          <w:tcPr>
            <w:tcW w:w="509" w:type="dxa"/>
          </w:tcPr>
          <w:p w:rsidR="007D547F" w:rsidRDefault="007D547F" w:rsidP="008E461B">
            <w:r>
              <w:t>79</w:t>
            </w:r>
          </w:p>
        </w:tc>
        <w:tc>
          <w:tcPr>
            <w:tcW w:w="1724" w:type="dxa"/>
            <w:gridSpan w:val="2"/>
          </w:tcPr>
          <w:p w:rsidR="007D547F" w:rsidRDefault="007D547F" w:rsidP="000D724E">
            <w:r>
              <w:t>Подготовка к ЕГЭ:</w:t>
            </w:r>
          </w:p>
          <w:p w:rsidR="007D547F" w:rsidRDefault="007D547F" w:rsidP="000D724E">
            <w:r>
              <w:t>Письмо</w:t>
            </w:r>
          </w:p>
        </w:tc>
        <w:tc>
          <w:tcPr>
            <w:tcW w:w="851" w:type="dxa"/>
          </w:tcPr>
          <w:p w:rsidR="007D547F" w:rsidRPr="00921584" w:rsidRDefault="007D547F" w:rsidP="00110D7B"/>
        </w:tc>
        <w:tc>
          <w:tcPr>
            <w:tcW w:w="1677" w:type="dxa"/>
          </w:tcPr>
          <w:p w:rsidR="007D547F" w:rsidRPr="00896ED1" w:rsidRDefault="007D547F" w:rsidP="00E63EE0"/>
        </w:tc>
        <w:tc>
          <w:tcPr>
            <w:tcW w:w="1618" w:type="dxa"/>
            <w:gridSpan w:val="2"/>
          </w:tcPr>
          <w:p w:rsidR="007D547F" w:rsidRPr="00896ED1" w:rsidRDefault="007D547F" w:rsidP="00E63EE0"/>
        </w:tc>
        <w:tc>
          <w:tcPr>
            <w:tcW w:w="1508" w:type="dxa"/>
          </w:tcPr>
          <w:p w:rsidR="007D547F" w:rsidRDefault="007D547F" w:rsidP="009B4481"/>
        </w:tc>
        <w:tc>
          <w:tcPr>
            <w:tcW w:w="1846" w:type="dxa"/>
            <w:gridSpan w:val="2"/>
          </w:tcPr>
          <w:p w:rsidR="007D547F" w:rsidRDefault="007D547F" w:rsidP="004C3586"/>
        </w:tc>
        <w:tc>
          <w:tcPr>
            <w:tcW w:w="1844" w:type="dxa"/>
          </w:tcPr>
          <w:p w:rsidR="007D547F" w:rsidRDefault="007D547F" w:rsidP="008E461B">
            <w:pPr>
              <w:rPr>
                <w:lang w:val="en-US"/>
              </w:rPr>
            </w:pPr>
          </w:p>
        </w:tc>
        <w:tc>
          <w:tcPr>
            <w:tcW w:w="1704" w:type="dxa"/>
            <w:gridSpan w:val="2"/>
          </w:tcPr>
          <w:p w:rsidR="007D547F" w:rsidRDefault="007D547F" w:rsidP="000D724E">
            <w:r>
              <w:t>С2-собственное мнение по предложен-ной проблеме</w:t>
            </w:r>
          </w:p>
          <w:p w:rsidR="007D547F" w:rsidRDefault="007D547F" w:rsidP="000D724E">
            <w:r>
              <w:t>с.66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FF7344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FF7344" w:rsidRDefault="007D547F" w:rsidP="00110D7B"/>
        </w:tc>
      </w:tr>
      <w:tr w:rsidR="007D547F" w:rsidRPr="00FF7344">
        <w:trPr>
          <w:trHeight w:val="83"/>
        </w:trPr>
        <w:tc>
          <w:tcPr>
            <w:tcW w:w="509" w:type="dxa"/>
          </w:tcPr>
          <w:p w:rsidR="007D547F" w:rsidRDefault="007D547F" w:rsidP="008E461B">
            <w:r>
              <w:t>80</w:t>
            </w:r>
          </w:p>
        </w:tc>
        <w:tc>
          <w:tcPr>
            <w:tcW w:w="1724" w:type="dxa"/>
            <w:gridSpan w:val="2"/>
          </w:tcPr>
          <w:p w:rsidR="007D547F" w:rsidRDefault="007D547F" w:rsidP="007E1787">
            <w:r>
              <w:t>Подготовка к ЕГЭ Говорение</w:t>
            </w:r>
          </w:p>
        </w:tc>
        <w:tc>
          <w:tcPr>
            <w:tcW w:w="851" w:type="dxa"/>
          </w:tcPr>
          <w:p w:rsidR="007D547F" w:rsidRPr="00921584" w:rsidRDefault="007D547F" w:rsidP="00110D7B"/>
        </w:tc>
        <w:tc>
          <w:tcPr>
            <w:tcW w:w="1677" w:type="dxa"/>
          </w:tcPr>
          <w:p w:rsidR="007D547F" w:rsidRPr="00896ED1" w:rsidRDefault="007D547F" w:rsidP="00E63EE0"/>
        </w:tc>
        <w:tc>
          <w:tcPr>
            <w:tcW w:w="1618" w:type="dxa"/>
            <w:gridSpan w:val="2"/>
          </w:tcPr>
          <w:p w:rsidR="007D547F" w:rsidRPr="00896ED1" w:rsidRDefault="007D547F" w:rsidP="00E63EE0"/>
        </w:tc>
        <w:tc>
          <w:tcPr>
            <w:tcW w:w="1508" w:type="dxa"/>
          </w:tcPr>
          <w:p w:rsidR="007D547F" w:rsidRDefault="007D547F" w:rsidP="009B4481">
            <w:r>
              <w:t>Диалог с целью обмена оценочной информа-цией с.66</w:t>
            </w:r>
          </w:p>
        </w:tc>
        <w:tc>
          <w:tcPr>
            <w:tcW w:w="1846" w:type="dxa"/>
            <w:gridSpan w:val="2"/>
          </w:tcPr>
          <w:p w:rsidR="007D547F" w:rsidRDefault="007D547F" w:rsidP="004C3586"/>
        </w:tc>
        <w:tc>
          <w:tcPr>
            <w:tcW w:w="1844" w:type="dxa"/>
          </w:tcPr>
          <w:p w:rsidR="007D547F" w:rsidRPr="007E1787" w:rsidRDefault="007D547F" w:rsidP="008E461B"/>
        </w:tc>
        <w:tc>
          <w:tcPr>
            <w:tcW w:w="1704" w:type="dxa"/>
            <w:gridSpan w:val="2"/>
          </w:tcPr>
          <w:p w:rsidR="007D547F" w:rsidRDefault="007D547F" w:rsidP="000D724E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FF7344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FF7344" w:rsidRDefault="007D547F" w:rsidP="00110D7B"/>
        </w:tc>
      </w:tr>
      <w:tr w:rsidR="007D547F" w:rsidRPr="00FF7344">
        <w:trPr>
          <w:trHeight w:val="83"/>
        </w:trPr>
        <w:tc>
          <w:tcPr>
            <w:tcW w:w="509" w:type="dxa"/>
          </w:tcPr>
          <w:p w:rsidR="007D547F" w:rsidRPr="000D724E" w:rsidRDefault="007D547F" w:rsidP="008E461B">
            <w:pPr>
              <w:rPr>
                <w:b/>
                <w:bCs/>
              </w:rPr>
            </w:pPr>
            <w:r w:rsidRPr="000D724E">
              <w:rPr>
                <w:b/>
                <w:bCs/>
              </w:rPr>
              <w:t>8</w:t>
            </w:r>
            <w:r>
              <w:rPr>
                <w:b/>
                <w:bCs/>
              </w:rPr>
              <w:t>1</w:t>
            </w:r>
          </w:p>
        </w:tc>
        <w:tc>
          <w:tcPr>
            <w:tcW w:w="1724" w:type="dxa"/>
            <w:gridSpan w:val="2"/>
          </w:tcPr>
          <w:p w:rsidR="007D547F" w:rsidRPr="00A46508" w:rsidRDefault="007D547F" w:rsidP="000D724E">
            <w:pPr>
              <w:rPr>
                <w:b/>
                <w:bCs/>
              </w:rPr>
            </w:pPr>
            <w:r w:rsidRPr="00A46508">
              <w:rPr>
                <w:b/>
                <w:bCs/>
              </w:rPr>
              <w:t>Взаимоотно-шения</w:t>
            </w:r>
          </w:p>
          <w:p w:rsidR="007D547F" w:rsidRDefault="007D547F" w:rsidP="000D724E">
            <w:r>
              <w:t>Развитие навыков поискового чтения</w:t>
            </w:r>
          </w:p>
        </w:tc>
        <w:tc>
          <w:tcPr>
            <w:tcW w:w="851" w:type="dxa"/>
          </w:tcPr>
          <w:p w:rsidR="007D547F" w:rsidRPr="00921584" w:rsidRDefault="007D547F" w:rsidP="00110D7B"/>
        </w:tc>
        <w:tc>
          <w:tcPr>
            <w:tcW w:w="1677" w:type="dxa"/>
          </w:tcPr>
          <w:p w:rsidR="007D547F" w:rsidRDefault="007D547F" w:rsidP="00E63EE0">
            <w:r>
              <w:t>Лексика по тексту</w:t>
            </w:r>
          </w:p>
          <w:p w:rsidR="007D547F" w:rsidRPr="00F62510" w:rsidRDefault="007D547F" w:rsidP="00E63EE0">
            <w:r>
              <w:t>Упр.D с.7</w:t>
            </w:r>
          </w:p>
        </w:tc>
        <w:tc>
          <w:tcPr>
            <w:tcW w:w="1618" w:type="dxa"/>
            <w:gridSpan w:val="2"/>
          </w:tcPr>
          <w:p w:rsidR="007D547F" w:rsidRPr="00896ED1" w:rsidRDefault="007D547F" w:rsidP="00E63EE0"/>
        </w:tc>
        <w:tc>
          <w:tcPr>
            <w:tcW w:w="1508" w:type="dxa"/>
          </w:tcPr>
          <w:p w:rsidR="007D547F" w:rsidRDefault="007D547F" w:rsidP="00F62510">
            <w:r>
              <w:t>Обсуждение отношений с родителя-ми и сверст-никами</w:t>
            </w:r>
          </w:p>
        </w:tc>
        <w:tc>
          <w:tcPr>
            <w:tcW w:w="1846" w:type="dxa"/>
            <w:gridSpan w:val="2"/>
          </w:tcPr>
          <w:p w:rsidR="007D547F" w:rsidRDefault="007D547F" w:rsidP="004C3586">
            <w:r>
              <w:t>Чтение с извлечением необходимой информации</w:t>
            </w:r>
          </w:p>
          <w:p w:rsidR="007D547F" w:rsidRDefault="007D547F" w:rsidP="004C3586">
            <w:r>
              <w:t>с.6,7</w:t>
            </w:r>
          </w:p>
        </w:tc>
        <w:tc>
          <w:tcPr>
            <w:tcW w:w="1844" w:type="dxa"/>
          </w:tcPr>
          <w:p w:rsidR="007D547F" w:rsidRPr="00FF768F" w:rsidRDefault="007D547F" w:rsidP="008E461B"/>
        </w:tc>
        <w:tc>
          <w:tcPr>
            <w:tcW w:w="1704" w:type="dxa"/>
            <w:gridSpan w:val="2"/>
          </w:tcPr>
          <w:p w:rsidR="007D547F" w:rsidRDefault="007D547F" w:rsidP="000D724E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FF7344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FF7344" w:rsidRDefault="007D547F" w:rsidP="00110D7B"/>
        </w:tc>
      </w:tr>
      <w:tr w:rsidR="007D547F" w:rsidRPr="00FF7344">
        <w:trPr>
          <w:trHeight w:val="83"/>
        </w:trPr>
        <w:tc>
          <w:tcPr>
            <w:tcW w:w="509" w:type="dxa"/>
          </w:tcPr>
          <w:p w:rsidR="007D547F" w:rsidRPr="000D724E" w:rsidRDefault="007D547F" w:rsidP="008E461B">
            <w:pPr>
              <w:rPr>
                <w:b/>
                <w:bCs/>
              </w:rPr>
            </w:pPr>
            <w:r w:rsidRPr="000D724E">
              <w:rPr>
                <w:b/>
                <w:bCs/>
              </w:rPr>
              <w:t>8</w:t>
            </w:r>
            <w:r>
              <w:rPr>
                <w:b/>
                <w:bCs/>
              </w:rPr>
              <w:t>2</w:t>
            </w:r>
          </w:p>
        </w:tc>
        <w:tc>
          <w:tcPr>
            <w:tcW w:w="1724" w:type="dxa"/>
            <w:gridSpan w:val="2"/>
          </w:tcPr>
          <w:p w:rsidR="007D547F" w:rsidRDefault="007D547F" w:rsidP="000D724E">
            <w:r>
              <w:t>Совершенствование навыков распознавания и употребления в речи глаголов в наиболее употребляемых временных формах</w:t>
            </w:r>
          </w:p>
        </w:tc>
        <w:tc>
          <w:tcPr>
            <w:tcW w:w="851" w:type="dxa"/>
          </w:tcPr>
          <w:p w:rsidR="007D547F" w:rsidRPr="00921584" w:rsidRDefault="007D547F" w:rsidP="00110D7B"/>
        </w:tc>
        <w:tc>
          <w:tcPr>
            <w:tcW w:w="1677" w:type="dxa"/>
          </w:tcPr>
          <w:p w:rsidR="007D547F" w:rsidRDefault="007D547F" w:rsidP="00E63EE0">
            <w:r>
              <w:t>Прилагательные,описывающие чувства</w:t>
            </w:r>
          </w:p>
          <w:p w:rsidR="007D547F" w:rsidRPr="00E03644" w:rsidRDefault="007D547F" w:rsidP="00E63EE0">
            <w:r>
              <w:t>Фразовые глаголы, устойчивые словосочетания упр.A,B,C,D,F с.9</w:t>
            </w:r>
          </w:p>
        </w:tc>
        <w:tc>
          <w:tcPr>
            <w:tcW w:w="1618" w:type="dxa"/>
            <w:gridSpan w:val="2"/>
          </w:tcPr>
          <w:p w:rsidR="007D547F" w:rsidRDefault="007D547F" w:rsidP="00E63EE0">
            <w:r>
              <w:t xml:space="preserve">Настоящее простое и </w:t>
            </w:r>
          </w:p>
          <w:p w:rsidR="007D547F" w:rsidRDefault="007D547F" w:rsidP="00E63EE0">
            <w:r>
              <w:t>Прошедшее простое</w:t>
            </w:r>
          </w:p>
          <w:p w:rsidR="007D547F" w:rsidRPr="00F62510" w:rsidRDefault="007D547F" w:rsidP="00E63EE0">
            <w:r>
              <w:t>Упр.B,C,D с.8</w:t>
            </w:r>
          </w:p>
        </w:tc>
        <w:tc>
          <w:tcPr>
            <w:tcW w:w="1508" w:type="dxa"/>
          </w:tcPr>
          <w:p w:rsidR="007D547F" w:rsidRDefault="007D547F" w:rsidP="009B4481"/>
        </w:tc>
        <w:tc>
          <w:tcPr>
            <w:tcW w:w="1846" w:type="dxa"/>
            <w:gridSpan w:val="2"/>
          </w:tcPr>
          <w:p w:rsidR="007D547F" w:rsidRDefault="007D547F" w:rsidP="004C3586"/>
        </w:tc>
        <w:tc>
          <w:tcPr>
            <w:tcW w:w="1844" w:type="dxa"/>
          </w:tcPr>
          <w:p w:rsidR="007D547F" w:rsidRPr="00F62510" w:rsidRDefault="007D547F" w:rsidP="008E461B"/>
        </w:tc>
        <w:tc>
          <w:tcPr>
            <w:tcW w:w="1704" w:type="dxa"/>
            <w:gridSpan w:val="2"/>
          </w:tcPr>
          <w:p w:rsidR="007D547F" w:rsidRDefault="007D547F" w:rsidP="000D724E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FF7344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FF7344" w:rsidRDefault="007D547F" w:rsidP="00110D7B"/>
        </w:tc>
      </w:tr>
      <w:tr w:rsidR="007D547F" w:rsidRPr="00FF7344">
        <w:trPr>
          <w:trHeight w:val="83"/>
        </w:trPr>
        <w:tc>
          <w:tcPr>
            <w:tcW w:w="509" w:type="dxa"/>
          </w:tcPr>
          <w:p w:rsidR="007D547F" w:rsidRPr="000D724E" w:rsidRDefault="007D547F" w:rsidP="008E461B">
            <w:pPr>
              <w:rPr>
                <w:b/>
                <w:bCs/>
              </w:rPr>
            </w:pPr>
            <w:r>
              <w:rPr>
                <w:b/>
                <w:bCs/>
              </w:rPr>
              <w:t>83</w:t>
            </w:r>
          </w:p>
        </w:tc>
        <w:tc>
          <w:tcPr>
            <w:tcW w:w="1724" w:type="dxa"/>
            <w:gridSpan w:val="2"/>
          </w:tcPr>
          <w:p w:rsidR="007D547F" w:rsidRDefault="007D547F" w:rsidP="000D724E">
            <w:r>
              <w:t>Люди и ситуации</w:t>
            </w:r>
          </w:p>
          <w:p w:rsidR="007D547F" w:rsidRDefault="007D547F" w:rsidP="000D724E">
            <w:r>
              <w:t>Развитие навыков восприятия на слух ДР</w:t>
            </w:r>
          </w:p>
        </w:tc>
        <w:tc>
          <w:tcPr>
            <w:tcW w:w="851" w:type="dxa"/>
          </w:tcPr>
          <w:p w:rsidR="007D547F" w:rsidRPr="00921584" w:rsidRDefault="007D547F" w:rsidP="00110D7B"/>
        </w:tc>
        <w:tc>
          <w:tcPr>
            <w:tcW w:w="1677" w:type="dxa"/>
          </w:tcPr>
          <w:p w:rsidR="007D547F" w:rsidRDefault="007D547F" w:rsidP="00E63EE0"/>
        </w:tc>
        <w:tc>
          <w:tcPr>
            <w:tcW w:w="1618" w:type="dxa"/>
            <w:gridSpan w:val="2"/>
          </w:tcPr>
          <w:p w:rsidR="007D547F" w:rsidRDefault="007D547F" w:rsidP="00E63EE0"/>
        </w:tc>
        <w:tc>
          <w:tcPr>
            <w:tcW w:w="1508" w:type="dxa"/>
          </w:tcPr>
          <w:p w:rsidR="007D547F" w:rsidRDefault="007D547F" w:rsidP="009B4481">
            <w:r>
              <w:t>Собствен-ная характеристика своей личности</w:t>
            </w:r>
          </w:p>
        </w:tc>
        <w:tc>
          <w:tcPr>
            <w:tcW w:w="1846" w:type="dxa"/>
            <w:gridSpan w:val="2"/>
          </w:tcPr>
          <w:p w:rsidR="007D547F" w:rsidRDefault="007D547F" w:rsidP="004C3586"/>
        </w:tc>
        <w:tc>
          <w:tcPr>
            <w:tcW w:w="1844" w:type="dxa"/>
          </w:tcPr>
          <w:p w:rsidR="007D547F" w:rsidRDefault="007D547F" w:rsidP="008E461B">
            <w:r>
              <w:t>Аудирование с пониманием полной информации</w:t>
            </w:r>
          </w:p>
          <w:p w:rsidR="007D547F" w:rsidRPr="00E03644" w:rsidRDefault="007D547F" w:rsidP="008E461B">
            <w:r>
              <w:t>Упр.B с.10</w:t>
            </w:r>
          </w:p>
        </w:tc>
        <w:tc>
          <w:tcPr>
            <w:tcW w:w="1704" w:type="dxa"/>
            <w:gridSpan w:val="2"/>
          </w:tcPr>
          <w:p w:rsidR="007D547F" w:rsidRDefault="007D547F" w:rsidP="000D724E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FF7344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FF7344" w:rsidRDefault="007D547F" w:rsidP="00110D7B"/>
        </w:tc>
      </w:tr>
      <w:tr w:rsidR="007D547F" w:rsidRPr="00FF7344">
        <w:trPr>
          <w:trHeight w:val="83"/>
        </w:trPr>
        <w:tc>
          <w:tcPr>
            <w:tcW w:w="509" w:type="dxa"/>
          </w:tcPr>
          <w:p w:rsidR="007D547F" w:rsidRDefault="007D547F" w:rsidP="008E461B">
            <w:pPr>
              <w:rPr>
                <w:b/>
                <w:bCs/>
              </w:rPr>
            </w:pPr>
            <w:r>
              <w:rPr>
                <w:b/>
                <w:bCs/>
              </w:rPr>
              <w:t>84</w:t>
            </w:r>
          </w:p>
        </w:tc>
        <w:tc>
          <w:tcPr>
            <w:tcW w:w="1724" w:type="dxa"/>
            <w:gridSpan w:val="2"/>
          </w:tcPr>
          <w:p w:rsidR="007D547F" w:rsidRDefault="007D547F" w:rsidP="000D724E">
            <w:r>
              <w:t>Развитие умений диалогичес-</w:t>
            </w:r>
          </w:p>
          <w:p w:rsidR="007D547F" w:rsidRDefault="007D547F" w:rsidP="000D724E">
            <w:r>
              <w:t>кой речи</w:t>
            </w:r>
          </w:p>
        </w:tc>
        <w:tc>
          <w:tcPr>
            <w:tcW w:w="851" w:type="dxa"/>
          </w:tcPr>
          <w:p w:rsidR="007D547F" w:rsidRPr="00921584" w:rsidRDefault="007D547F" w:rsidP="00110D7B"/>
        </w:tc>
        <w:tc>
          <w:tcPr>
            <w:tcW w:w="1677" w:type="dxa"/>
          </w:tcPr>
          <w:p w:rsidR="007D547F" w:rsidRDefault="007D547F" w:rsidP="00E63EE0">
            <w:r>
              <w:t>Упр E с.13</w:t>
            </w:r>
          </w:p>
          <w:p w:rsidR="007D547F" w:rsidRPr="00CA358B" w:rsidRDefault="007D547F" w:rsidP="00E63EE0">
            <w:r>
              <w:t>Прилагатель-ные-чувства</w:t>
            </w:r>
          </w:p>
        </w:tc>
        <w:tc>
          <w:tcPr>
            <w:tcW w:w="1618" w:type="dxa"/>
            <w:gridSpan w:val="2"/>
          </w:tcPr>
          <w:p w:rsidR="007D547F" w:rsidRDefault="007D547F" w:rsidP="00E63EE0"/>
        </w:tc>
        <w:tc>
          <w:tcPr>
            <w:tcW w:w="1508" w:type="dxa"/>
          </w:tcPr>
          <w:p w:rsidR="007D547F" w:rsidRDefault="007D547F" w:rsidP="009B4481">
            <w:r>
              <w:t>диалог-расспрос с опорой на клише</w:t>
            </w:r>
          </w:p>
          <w:p w:rsidR="007D547F" w:rsidRPr="00CA358B" w:rsidRDefault="007D547F" w:rsidP="009B4481">
            <w:r>
              <w:t>упр.A,B,C с.11</w:t>
            </w:r>
          </w:p>
        </w:tc>
        <w:tc>
          <w:tcPr>
            <w:tcW w:w="1846" w:type="dxa"/>
            <w:gridSpan w:val="2"/>
          </w:tcPr>
          <w:p w:rsidR="007D547F" w:rsidRDefault="007D547F" w:rsidP="004C3586">
            <w:r>
              <w:t>Чтение с пониманием полной информации</w:t>
            </w:r>
          </w:p>
          <w:p w:rsidR="007D547F" w:rsidRDefault="007D547F" w:rsidP="004C3586">
            <w:r>
              <w:t>С.12-13</w:t>
            </w:r>
          </w:p>
        </w:tc>
        <w:tc>
          <w:tcPr>
            <w:tcW w:w="1844" w:type="dxa"/>
          </w:tcPr>
          <w:p w:rsidR="007D547F" w:rsidRDefault="007D547F" w:rsidP="008E461B"/>
        </w:tc>
        <w:tc>
          <w:tcPr>
            <w:tcW w:w="1704" w:type="dxa"/>
            <w:gridSpan w:val="2"/>
          </w:tcPr>
          <w:p w:rsidR="007D547F" w:rsidRDefault="007D547F" w:rsidP="000D724E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FF7344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FF7344" w:rsidRDefault="007D547F" w:rsidP="00110D7B"/>
        </w:tc>
      </w:tr>
      <w:tr w:rsidR="007D547F" w:rsidRPr="00FF7344">
        <w:trPr>
          <w:trHeight w:val="83"/>
        </w:trPr>
        <w:tc>
          <w:tcPr>
            <w:tcW w:w="509" w:type="dxa"/>
          </w:tcPr>
          <w:p w:rsidR="007D547F" w:rsidRDefault="007D547F" w:rsidP="008E461B">
            <w:pPr>
              <w:rPr>
                <w:b/>
                <w:bCs/>
              </w:rPr>
            </w:pPr>
            <w:r>
              <w:rPr>
                <w:b/>
                <w:bCs/>
              </w:rPr>
              <w:t>85</w:t>
            </w:r>
          </w:p>
        </w:tc>
        <w:tc>
          <w:tcPr>
            <w:tcW w:w="1724" w:type="dxa"/>
            <w:gridSpan w:val="2"/>
          </w:tcPr>
          <w:p w:rsidR="007D547F" w:rsidRDefault="007D547F" w:rsidP="000D724E">
            <w:r>
              <w:t>Повторяем грамматику</w:t>
            </w:r>
          </w:p>
          <w:p w:rsidR="007D547F" w:rsidRDefault="007D547F" w:rsidP="000D724E">
            <w:r>
              <w:t>Совершенствование навыков употребл-я настоящего и прошедшего перфектных времен</w:t>
            </w:r>
          </w:p>
        </w:tc>
        <w:tc>
          <w:tcPr>
            <w:tcW w:w="851" w:type="dxa"/>
          </w:tcPr>
          <w:p w:rsidR="007D547F" w:rsidRPr="00921584" w:rsidRDefault="007D547F" w:rsidP="00110D7B"/>
        </w:tc>
        <w:tc>
          <w:tcPr>
            <w:tcW w:w="1677" w:type="dxa"/>
          </w:tcPr>
          <w:p w:rsidR="007D547F" w:rsidRDefault="007D547F" w:rsidP="00E63EE0"/>
        </w:tc>
        <w:tc>
          <w:tcPr>
            <w:tcW w:w="1618" w:type="dxa"/>
            <w:gridSpan w:val="2"/>
          </w:tcPr>
          <w:p w:rsidR="007D547F" w:rsidRPr="00054EBC" w:rsidRDefault="007D547F" w:rsidP="00E63EE0">
            <w:r>
              <w:rPr>
                <w:lang w:val="en-US"/>
              </w:rPr>
              <w:t>Gr</w:t>
            </w:r>
            <w:r w:rsidRPr="007E1787">
              <w:t>.</w:t>
            </w:r>
            <w:r>
              <w:rPr>
                <w:lang w:val="en-US"/>
              </w:rPr>
              <w:t>R</w:t>
            </w:r>
            <w:r w:rsidRPr="007E1787">
              <w:t xml:space="preserve"> 2 с.174</w:t>
            </w:r>
          </w:p>
          <w:p w:rsidR="007D547F" w:rsidRPr="00CA358B" w:rsidRDefault="007D547F" w:rsidP="00E63EE0">
            <w:r>
              <w:t>Упр.B,C с.14</w:t>
            </w:r>
          </w:p>
        </w:tc>
        <w:tc>
          <w:tcPr>
            <w:tcW w:w="1508" w:type="dxa"/>
          </w:tcPr>
          <w:p w:rsidR="007D547F" w:rsidRPr="00054EBC" w:rsidRDefault="007D547F" w:rsidP="009B4481">
            <w:r>
              <w:t>Тренировочные упр.A,D с.14</w:t>
            </w:r>
          </w:p>
        </w:tc>
        <w:tc>
          <w:tcPr>
            <w:tcW w:w="1846" w:type="dxa"/>
            <w:gridSpan w:val="2"/>
          </w:tcPr>
          <w:p w:rsidR="007D547F" w:rsidRDefault="007D547F" w:rsidP="004C3586"/>
        </w:tc>
        <w:tc>
          <w:tcPr>
            <w:tcW w:w="1844" w:type="dxa"/>
          </w:tcPr>
          <w:p w:rsidR="007D547F" w:rsidRDefault="007D547F" w:rsidP="008E461B"/>
        </w:tc>
        <w:tc>
          <w:tcPr>
            <w:tcW w:w="1704" w:type="dxa"/>
            <w:gridSpan w:val="2"/>
          </w:tcPr>
          <w:p w:rsidR="007D547F" w:rsidRDefault="007D547F" w:rsidP="000D724E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FF7344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FF7344" w:rsidRDefault="007D547F" w:rsidP="00110D7B"/>
        </w:tc>
      </w:tr>
      <w:tr w:rsidR="007D547F" w:rsidRPr="00FF7344">
        <w:trPr>
          <w:trHeight w:val="83"/>
        </w:trPr>
        <w:tc>
          <w:tcPr>
            <w:tcW w:w="509" w:type="dxa"/>
          </w:tcPr>
          <w:p w:rsidR="007D547F" w:rsidRDefault="007D547F" w:rsidP="008E461B">
            <w:pPr>
              <w:rPr>
                <w:b/>
                <w:bCs/>
              </w:rPr>
            </w:pPr>
            <w:r>
              <w:rPr>
                <w:b/>
                <w:bCs/>
              </w:rPr>
              <w:t>86</w:t>
            </w:r>
          </w:p>
        </w:tc>
        <w:tc>
          <w:tcPr>
            <w:tcW w:w="1724" w:type="dxa"/>
            <w:gridSpan w:val="2"/>
          </w:tcPr>
          <w:p w:rsidR="007D547F" w:rsidRDefault="007D547F" w:rsidP="000D724E">
            <w:r>
              <w:t>Расширение лексического запаса за счет словообразования</w:t>
            </w:r>
          </w:p>
        </w:tc>
        <w:tc>
          <w:tcPr>
            <w:tcW w:w="851" w:type="dxa"/>
          </w:tcPr>
          <w:p w:rsidR="007D547F" w:rsidRPr="00921584" w:rsidRDefault="007D547F" w:rsidP="00110D7B"/>
        </w:tc>
        <w:tc>
          <w:tcPr>
            <w:tcW w:w="1677" w:type="dxa"/>
          </w:tcPr>
          <w:p w:rsidR="007D547F" w:rsidRDefault="007D547F" w:rsidP="00E63EE0">
            <w:r>
              <w:t xml:space="preserve">Словообразо-вание </w:t>
            </w:r>
          </w:p>
          <w:p w:rsidR="007D547F" w:rsidRPr="00054EBC" w:rsidRDefault="007D547F" w:rsidP="00E63EE0">
            <w:r>
              <w:t>упр.D с.15</w:t>
            </w:r>
          </w:p>
        </w:tc>
        <w:tc>
          <w:tcPr>
            <w:tcW w:w="1618" w:type="dxa"/>
            <w:gridSpan w:val="2"/>
          </w:tcPr>
          <w:p w:rsidR="007D547F" w:rsidRPr="00054EBC" w:rsidRDefault="007D547F" w:rsidP="00E63EE0"/>
        </w:tc>
        <w:tc>
          <w:tcPr>
            <w:tcW w:w="1508" w:type="dxa"/>
          </w:tcPr>
          <w:p w:rsidR="007D547F" w:rsidRDefault="007D547F" w:rsidP="009B4481">
            <w:r>
              <w:t>Проверка понимания прочитанного текста через вопросы</w:t>
            </w:r>
          </w:p>
          <w:p w:rsidR="007D547F" w:rsidRPr="00054EBC" w:rsidRDefault="007D547F" w:rsidP="009B4481">
            <w:r>
              <w:t>Упр.A с.15</w:t>
            </w:r>
          </w:p>
        </w:tc>
        <w:tc>
          <w:tcPr>
            <w:tcW w:w="1846" w:type="dxa"/>
            <w:gridSpan w:val="2"/>
          </w:tcPr>
          <w:p w:rsidR="007D547F" w:rsidRDefault="007D547F" w:rsidP="004C3586">
            <w:r>
              <w:t>Чтение текста с употреблением сочетаемости слов</w:t>
            </w:r>
          </w:p>
          <w:p w:rsidR="007D547F" w:rsidRPr="00054EBC" w:rsidRDefault="007D547F" w:rsidP="004C3586">
            <w:r>
              <w:t>Упр.Bс.15</w:t>
            </w:r>
          </w:p>
        </w:tc>
        <w:tc>
          <w:tcPr>
            <w:tcW w:w="1844" w:type="dxa"/>
          </w:tcPr>
          <w:p w:rsidR="007D547F" w:rsidRDefault="007D547F" w:rsidP="008E461B"/>
        </w:tc>
        <w:tc>
          <w:tcPr>
            <w:tcW w:w="1704" w:type="dxa"/>
            <w:gridSpan w:val="2"/>
          </w:tcPr>
          <w:p w:rsidR="007D547F" w:rsidRDefault="007D547F" w:rsidP="000D724E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FF7344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FF7344" w:rsidRDefault="007D547F" w:rsidP="00110D7B"/>
        </w:tc>
      </w:tr>
      <w:tr w:rsidR="007D547F" w:rsidRPr="00FF7344">
        <w:trPr>
          <w:trHeight w:val="83"/>
        </w:trPr>
        <w:tc>
          <w:tcPr>
            <w:tcW w:w="509" w:type="dxa"/>
          </w:tcPr>
          <w:p w:rsidR="007D547F" w:rsidRDefault="007D547F" w:rsidP="008E461B">
            <w:pPr>
              <w:rPr>
                <w:b/>
                <w:bCs/>
              </w:rPr>
            </w:pPr>
            <w:r>
              <w:rPr>
                <w:b/>
                <w:bCs/>
              </w:rPr>
              <w:t>87</w:t>
            </w:r>
          </w:p>
        </w:tc>
        <w:tc>
          <w:tcPr>
            <w:tcW w:w="1724" w:type="dxa"/>
            <w:gridSpan w:val="2"/>
          </w:tcPr>
          <w:p w:rsidR="007D547F" w:rsidRDefault="007D547F" w:rsidP="000D724E">
            <w:r>
              <w:t>Развитие навыков написания личного письма</w:t>
            </w:r>
          </w:p>
        </w:tc>
        <w:tc>
          <w:tcPr>
            <w:tcW w:w="851" w:type="dxa"/>
          </w:tcPr>
          <w:p w:rsidR="007D547F" w:rsidRPr="00921584" w:rsidRDefault="007D547F" w:rsidP="00110D7B"/>
        </w:tc>
        <w:tc>
          <w:tcPr>
            <w:tcW w:w="1677" w:type="dxa"/>
          </w:tcPr>
          <w:p w:rsidR="007D547F" w:rsidRDefault="007D547F" w:rsidP="00E63EE0"/>
        </w:tc>
        <w:tc>
          <w:tcPr>
            <w:tcW w:w="1618" w:type="dxa"/>
            <w:gridSpan w:val="2"/>
          </w:tcPr>
          <w:p w:rsidR="007D547F" w:rsidRPr="00054EBC" w:rsidRDefault="007D547F" w:rsidP="00E63EE0"/>
        </w:tc>
        <w:tc>
          <w:tcPr>
            <w:tcW w:w="1508" w:type="dxa"/>
          </w:tcPr>
          <w:p w:rsidR="007D547F" w:rsidRDefault="007D547F" w:rsidP="009B4481">
            <w:r>
              <w:t>Алгоритм написания</w:t>
            </w:r>
          </w:p>
        </w:tc>
        <w:tc>
          <w:tcPr>
            <w:tcW w:w="1846" w:type="dxa"/>
            <w:gridSpan w:val="2"/>
          </w:tcPr>
          <w:p w:rsidR="007D547F" w:rsidRDefault="007D547F" w:rsidP="004C3586">
            <w:r>
              <w:t>Письмо-образец</w:t>
            </w:r>
          </w:p>
          <w:p w:rsidR="007D547F" w:rsidRDefault="007D547F" w:rsidP="004C3586">
            <w:r>
              <w:t>Упр.А с.16</w:t>
            </w:r>
          </w:p>
        </w:tc>
        <w:tc>
          <w:tcPr>
            <w:tcW w:w="1844" w:type="dxa"/>
          </w:tcPr>
          <w:p w:rsidR="007D547F" w:rsidRDefault="007D547F" w:rsidP="008E461B"/>
        </w:tc>
        <w:tc>
          <w:tcPr>
            <w:tcW w:w="1704" w:type="dxa"/>
            <w:gridSpan w:val="2"/>
          </w:tcPr>
          <w:p w:rsidR="007D547F" w:rsidRDefault="007D547F" w:rsidP="000D724E">
            <w:r>
              <w:t>Личное письмо</w:t>
            </w:r>
          </w:p>
          <w:p w:rsidR="007D547F" w:rsidRDefault="007D547F" w:rsidP="000D724E">
            <w:r>
              <w:t>Упр.А с.17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FF7344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FF7344" w:rsidRDefault="007D547F" w:rsidP="00110D7B"/>
        </w:tc>
      </w:tr>
      <w:tr w:rsidR="007D547F" w:rsidRPr="00FF7344">
        <w:trPr>
          <w:trHeight w:val="83"/>
        </w:trPr>
        <w:tc>
          <w:tcPr>
            <w:tcW w:w="15876" w:type="dxa"/>
            <w:gridSpan w:val="17"/>
            <w:tcBorders>
              <w:left w:val="nil"/>
              <w:right w:val="nil"/>
            </w:tcBorders>
          </w:tcPr>
          <w:p w:rsidR="007D547F" w:rsidRPr="004F7AD6" w:rsidRDefault="007D547F" w:rsidP="00485F4E">
            <w:pPr>
              <w:ind w:right="544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ТСО,ЦОР:   магнитофон, компьютерная программа «Профессор Хиггинс. Английский без акцента.»,интерне</w:t>
            </w:r>
            <w:r>
              <w:rPr>
                <w:b/>
                <w:bCs/>
                <w:sz w:val="22"/>
                <w:szCs w:val="22"/>
                <w:lang w:val="en-US"/>
              </w:rPr>
              <w:t>t</w:t>
            </w:r>
            <w:r w:rsidRPr="00485F4E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реcурсы </w:t>
            </w:r>
            <w:r>
              <w:rPr>
                <w:b/>
                <w:bCs/>
                <w:sz w:val="22"/>
                <w:szCs w:val="22"/>
                <w:lang w:val="en-US"/>
              </w:rPr>
              <w:t>CDdisc</w:t>
            </w:r>
          </w:p>
          <w:p w:rsidR="007D547F" w:rsidRPr="00FF7344" w:rsidRDefault="007D547F" w:rsidP="00110D7B"/>
        </w:tc>
      </w:tr>
      <w:tr w:rsidR="007D547F" w:rsidRPr="00B61EE2">
        <w:trPr>
          <w:trHeight w:val="83"/>
        </w:trPr>
        <w:tc>
          <w:tcPr>
            <w:tcW w:w="15876" w:type="dxa"/>
            <w:gridSpan w:val="17"/>
            <w:tcBorders>
              <w:left w:val="nil"/>
              <w:right w:val="nil"/>
            </w:tcBorders>
          </w:tcPr>
          <w:p w:rsidR="007D547F" w:rsidRPr="00485F4E" w:rsidRDefault="007D547F" w:rsidP="00485F4E">
            <w:pPr>
              <w:ind w:right="544"/>
              <w:rPr>
                <w:b/>
                <w:bCs/>
                <w:lang w:val="en-US"/>
              </w:rPr>
            </w:pPr>
            <w:r w:rsidRPr="00485F4E">
              <w:rPr>
                <w:b/>
                <w:bCs/>
                <w:lang w:val="en-US"/>
              </w:rPr>
              <w:t>Module 3-Travel Time (</w:t>
            </w:r>
            <w:r>
              <w:rPr>
                <w:b/>
                <w:bCs/>
              </w:rPr>
              <w:t>Время</w:t>
            </w:r>
            <w:r w:rsidRPr="00485F4E"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путешествий</w:t>
            </w:r>
            <w:r w:rsidRPr="00485F4E">
              <w:rPr>
                <w:b/>
                <w:bCs/>
                <w:lang w:val="en-US"/>
              </w:rPr>
              <w:t>)</w:t>
            </w:r>
          </w:p>
          <w:p w:rsidR="007D547F" w:rsidRPr="00485F4E" w:rsidRDefault="007D547F" w:rsidP="00485F4E">
            <w:pPr>
              <w:ind w:right="544"/>
              <w:jc w:val="center"/>
              <w:rPr>
                <w:b/>
                <w:bCs/>
                <w:lang w:val="en-US"/>
              </w:rPr>
            </w:pPr>
          </w:p>
        </w:tc>
      </w:tr>
      <w:tr w:rsidR="007D547F" w:rsidRPr="007D1665">
        <w:trPr>
          <w:trHeight w:val="2471"/>
        </w:trPr>
        <w:tc>
          <w:tcPr>
            <w:tcW w:w="709" w:type="dxa"/>
            <w:gridSpan w:val="2"/>
          </w:tcPr>
          <w:p w:rsidR="007D547F" w:rsidRPr="00412CDF" w:rsidRDefault="007D547F" w:rsidP="00485F4E">
            <w:pPr>
              <w:rPr>
                <w:lang w:val="en-US"/>
              </w:rPr>
            </w:pPr>
          </w:p>
          <w:p w:rsidR="007D547F" w:rsidRPr="00412CDF" w:rsidRDefault="007D547F" w:rsidP="00485F4E">
            <w:pPr>
              <w:rPr>
                <w:lang w:val="en-US"/>
              </w:rPr>
            </w:pPr>
          </w:p>
          <w:p w:rsidR="007D547F" w:rsidRPr="00485F4E" w:rsidRDefault="007D547F" w:rsidP="00485F4E">
            <w:r>
              <w:t>88</w:t>
            </w:r>
          </w:p>
        </w:tc>
        <w:tc>
          <w:tcPr>
            <w:tcW w:w="1524" w:type="dxa"/>
          </w:tcPr>
          <w:p w:rsidR="007D547F" w:rsidRDefault="007D547F" w:rsidP="000D724E"/>
          <w:p w:rsidR="007D547F" w:rsidRDefault="007D547F" w:rsidP="000D724E"/>
          <w:p w:rsidR="007D547F" w:rsidRDefault="007D547F" w:rsidP="000D724E">
            <w:r>
              <w:t>На ярмарке</w:t>
            </w:r>
          </w:p>
          <w:p w:rsidR="007D547F" w:rsidRPr="00412CDF" w:rsidRDefault="007D547F" w:rsidP="000D724E">
            <w:r>
              <w:t>Развитие навыков изучающего чтения</w:t>
            </w:r>
          </w:p>
        </w:tc>
        <w:tc>
          <w:tcPr>
            <w:tcW w:w="851" w:type="dxa"/>
          </w:tcPr>
          <w:p w:rsidR="007D547F" w:rsidRPr="00485F4E" w:rsidRDefault="007D547F" w:rsidP="00110D7B">
            <w:r>
              <w:t>88-127</w:t>
            </w:r>
          </w:p>
        </w:tc>
        <w:tc>
          <w:tcPr>
            <w:tcW w:w="1736" w:type="dxa"/>
            <w:gridSpan w:val="2"/>
          </w:tcPr>
          <w:p w:rsidR="007D547F" w:rsidRDefault="007D547F" w:rsidP="00E63EE0"/>
          <w:p w:rsidR="007D547F" w:rsidRDefault="007D547F" w:rsidP="00E63EE0"/>
          <w:p w:rsidR="007D547F" w:rsidRDefault="007D547F" w:rsidP="00E63EE0">
            <w:r>
              <w:t>Лексика по тексту</w:t>
            </w:r>
          </w:p>
          <w:p w:rsidR="007D547F" w:rsidRPr="007D1665" w:rsidRDefault="007D547F" w:rsidP="00E63EE0">
            <w:r>
              <w:t>Упр.4с.69</w:t>
            </w:r>
          </w:p>
        </w:tc>
        <w:tc>
          <w:tcPr>
            <w:tcW w:w="1559" w:type="dxa"/>
          </w:tcPr>
          <w:p w:rsidR="007D547F" w:rsidRDefault="007D547F" w:rsidP="007D1665"/>
          <w:p w:rsidR="007D547F" w:rsidRDefault="007D547F" w:rsidP="007D1665"/>
          <w:p w:rsidR="007D547F" w:rsidRPr="007D1665" w:rsidRDefault="007D547F" w:rsidP="007D1665">
            <w:r w:rsidRPr="007D1665">
              <w:t>с.68 упр.3 - обучение переводу с англ. на рус. яз.</w:t>
            </w:r>
          </w:p>
          <w:p w:rsidR="007D547F" w:rsidRPr="007D1665" w:rsidRDefault="007D547F" w:rsidP="00E63EE0"/>
        </w:tc>
        <w:tc>
          <w:tcPr>
            <w:tcW w:w="1508" w:type="dxa"/>
          </w:tcPr>
          <w:p w:rsidR="007D547F" w:rsidRPr="007D1665" w:rsidRDefault="007D547F" w:rsidP="009B4481"/>
        </w:tc>
        <w:tc>
          <w:tcPr>
            <w:tcW w:w="1846" w:type="dxa"/>
            <w:gridSpan w:val="2"/>
          </w:tcPr>
          <w:p w:rsidR="007D547F" w:rsidRDefault="007D547F" w:rsidP="004C3586"/>
          <w:p w:rsidR="007D547F" w:rsidRDefault="007D547F" w:rsidP="004C3586"/>
          <w:p w:rsidR="007D547F" w:rsidRDefault="007D547F" w:rsidP="004C3586">
            <w:r>
              <w:t>Чтение с целью полного понимания  содержания текста</w:t>
            </w:r>
          </w:p>
          <w:p w:rsidR="007D547F" w:rsidRPr="007D1665" w:rsidRDefault="007D547F" w:rsidP="004C3586">
            <w:r>
              <w:t>Упр.3с.68</w:t>
            </w:r>
          </w:p>
        </w:tc>
        <w:tc>
          <w:tcPr>
            <w:tcW w:w="1844" w:type="dxa"/>
          </w:tcPr>
          <w:p w:rsidR="007D547F" w:rsidRPr="007D1665" w:rsidRDefault="007D547F" w:rsidP="008E461B"/>
        </w:tc>
        <w:tc>
          <w:tcPr>
            <w:tcW w:w="1704" w:type="dxa"/>
            <w:gridSpan w:val="2"/>
          </w:tcPr>
          <w:p w:rsidR="007D547F" w:rsidRDefault="007D547F" w:rsidP="000D724E"/>
          <w:p w:rsidR="007D547F" w:rsidRDefault="007D547F" w:rsidP="000D724E"/>
          <w:p w:rsidR="007D547F" w:rsidRPr="007D1665" w:rsidRDefault="007D547F" w:rsidP="000D724E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Default="007D547F" w:rsidP="00110D7B">
            <w:r w:rsidRPr="00192368">
              <w:t>Знать всемирно известные национал</w:t>
            </w:r>
            <w:r>
              <w:t>ьные памятники</w:t>
            </w:r>
          </w:p>
          <w:p w:rsidR="007D547F" w:rsidRPr="00EC4663" w:rsidRDefault="007D547F" w:rsidP="00110D7B">
            <w:r>
              <w:t xml:space="preserve">Особенности </w:t>
            </w:r>
            <w:r w:rsidRPr="00192368">
              <w:t>прожи</w:t>
            </w:r>
            <w:r>
              <w:t>-</w:t>
            </w:r>
            <w:r w:rsidRPr="00192368">
              <w:t>вания школьни</w:t>
            </w:r>
            <w:r>
              <w:t>-</w:t>
            </w:r>
            <w:r w:rsidRPr="00192368">
              <w:t xml:space="preserve">ков в </w:t>
            </w:r>
            <w:r>
              <w:t>ин-</w:t>
            </w:r>
            <w:r w:rsidRPr="00192368">
              <w:t>тернатах</w:t>
            </w:r>
          </w:p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Default="007D547F" w:rsidP="00110D7B">
            <w:r>
              <w:t>Использование словарей</w:t>
            </w:r>
          </w:p>
          <w:p w:rsidR="007D547F" w:rsidRPr="007D1665" w:rsidRDefault="007D547F" w:rsidP="00110D7B">
            <w:r>
              <w:t>различ-ныхтипов,современных тех-нологий при сос-тавлении тематических пре-зентаций</w:t>
            </w:r>
          </w:p>
        </w:tc>
      </w:tr>
      <w:tr w:rsidR="007D547F" w:rsidRPr="007D1665">
        <w:trPr>
          <w:trHeight w:val="83"/>
        </w:trPr>
        <w:tc>
          <w:tcPr>
            <w:tcW w:w="709" w:type="dxa"/>
            <w:gridSpan w:val="2"/>
          </w:tcPr>
          <w:p w:rsidR="007D547F" w:rsidRPr="007D1665" w:rsidRDefault="007D547F" w:rsidP="00B64601">
            <w:r>
              <w:t>89</w:t>
            </w:r>
          </w:p>
        </w:tc>
        <w:tc>
          <w:tcPr>
            <w:tcW w:w="1524" w:type="dxa"/>
          </w:tcPr>
          <w:p w:rsidR="007D547F" w:rsidRDefault="007D547F" w:rsidP="00C245BF">
            <w:r>
              <w:t>На ярмарке</w:t>
            </w:r>
          </w:p>
          <w:p w:rsidR="007D547F" w:rsidRPr="007D1665" w:rsidRDefault="007D547F" w:rsidP="000D724E">
            <w:r>
              <w:t>Развитие навыков УР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Pr="007D1665" w:rsidRDefault="007D547F" w:rsidP="00E63EE0">
            <w:r>
              <w:t>Объяснение значения лексики упр.5 с.68</w:t>
            </w:r>
          </w:p>
        </w:tc>
        <w:tc>
          <w:tcPr>
            <w:tcW w:w="1559" w:type="dxa"/>
          </w:tcPr>
          <w:p w:rsidR="007D547F" w:rsidRPr="007D1665" w:rsidRDefault="007D547F" w:rsidP="00E63EE0"/>
        </w:tc>
        <w:tc>
          <w:tcPr>
            <w:tcW w:w="1508" w:type="dxa"/>
          </w:tcPr>
          <w:p w:rsidR="007D547F" w:rsidRDefault="007D547F" w:rsidP="009B4481">
            <w:r>
              <w:t>Описание картинок с выражением собственно-го мнения</w:t>
            </w:r>
          </w:p>
          <w:p w:rsidR="007D547F" w:rsidRDefault="007D547F" w:rsidP="009B4481">
            <w:r>
              <w:t>Упр.2с.68</w:t>
            </w:r>
          </w:p>
          <w:p w:rsidR="007D547F" w:rsidRDefault="007D547F" w:rsidP="009B4481">
            <w:r>
              <w:t>Диалогическая речь с вербальной опорой</w:t>
            </w:r>
          </w:p>
          <w:p w:rsidR="007D547F" w:rsidRPr="007D1665" w:rsidRDefault="007D547F" w:rsidP="009B4481">
            <w:r>
              <w:t>Упр.6с.69</w:t>
            </w:r>
          </w:p>
        </w:tc>
        <w:tc>
          <w:tcPr>
            <w:tcW w:w="1846" w:type="dxa"/>
            <w:gridSpan w:val="2"/>
          </w:tcPr>
          <w:p w:rsidR="007D547F" w:rsidRPr="007D1665" w:rsidRDefault="007D547F" w:rsidP="004C3586"/>
        </w:tc>
        <w:tc>
          <w:tcPr>
            <w:tcW w:w="1844" w:type="dxa"/>
          </w:tcPr>
          <w:p w:rsidR="007D547F" w:rsidRPr="007D1665" w:rsidRDefault="007D547F" w:rsidP="008E461B">
            <w:r>
              <w:t>Упр.1с.68</w:t>
            </w:r>
          </w:p>
        </w:tc>
        <w:tc>
          <w:tcPr>
            <w:tcW w:w="1704" w:type="dxa"/>
            <w:gridSpan w:val="2"/>
          </w:tcPr>
          <w:p w:rsidR="007D547F" w:rsidRDefault="007D547F" w:rsidP="000D724E">
            <w:r w:rsidRPr="00B64601">
              <w:t>личное письмо другу</w:t>
            </w:r>
          </w:p>
          <w:p w:rsidR="007D547F" w:rsidRPr="00B64601" w:rsidRDefault="007D547F" w:rsidP="000D724E">
            <w:r>
              <w:t>упр.7с.69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7D1665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7D1665" w:rsidRDefault="007D547F" w:rsidP="00110D7B"/>
        </w:tc>
      </w:tr>
      <w:tr w:rsidR="007D547F" w:rsidRPr="007D1665">
        <w:trPr>
          <w:trHeight w:val="83"/>
        </w:trPr>
        <w:tc>
          <w:tcPr>
            <w:tcW w:w="709" w:type="dxa"/>
            <w:gridSpan w:val="2"/>
          </w:tcPr>
          <w:p w:rsidR="007D547F" w:rsidRPr="007D1665" w:rsidRDefault="007D547F" w:rsidP="00D41AE4">
            <w:r>
              <w:t>90</w:t>
            </w:r>
          </w:p>
        </w:tc>
        <w:tc>
          <w:tcPr>
            <w:tcW w:w="1524" w:type="dxa"/>
          </w:tcPr>
          <w:p w:rsidR="007D547F" w:rsidRDefault="007D547F" w:rsidP="000D724E">
            <w:r w:rsidRPr="00D41AE4">
              <w:t>Как Вы на это посмотрите?</w:t>
            </w:r>
          </w:p>
          <w:p w:rsidR="007D547F" w:rsidRPr="00D41AE4" w:rsidRDefault="007D547F" w:rsidP="000D724E">
            <w:r>
              <w:t>Расширение лексического запаса за счет фразовых глаголов, устойчивых словосочета-ний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D41AE4">
            <w:r w:rsidRPr="00D41AE4">
              <w:t>глаголы, обозначаю</w:t>
            </w:r>
            <w:r>
              <w:t>-</w:t>
            </w:r>
            <w:r w:rsidRPr="00D41AE4">
              <w:t>щие каким образом мы смотрим</w:t>
            </w:r>
          </w:p>
          <w:p w:rsidR="007D547F" w:rsidRPr="00D41AE4" w:rsidRDefault="007D547F" w:rsidP="00D41AE4">
            <w:r>
              <w:t>упр.2с.70</w:t>
            </w:r>
          </w:p>
          <w:p w:rsidR="007D547F" w:rsidRDefault="007D547F" w:rsidP="00D41AE4">
            <w:pPr>
              <w:rPr>
                <w:sz w:val="20"/>
                <w:szCs w:val="20"/>
              </w:rPr>
            </w:pPr>
          </w:p>
          <w:p w:rsidR="007D547F" w:rsidRPr="007D1665" w:rsidRDefault="007D547F" w:rsidP="00E63EE0"/>
        </w:tc>
        <w:tc>
          <w:tcPr>
            <w:tcW w:w="1559" w:type="dxa"/>
          </w:tcPr>
          <w:p w:rsidR="007D547F" w:rsidRPr="00D41AE4" w:rsidRDefault="007D547F" w:rsidP="00D41AE4">
            <w:r w:rsidRPr="00D41AE4">
              <w:t>Словосочетания со словом «</w:t>
            </w:r>
            <w:r w:rsidRPr="00D41AE4">
              <w:rPr>
                <w:lang w:val="en-US"/>
              </w:rPr>
              <w:t>time</w:t>
            </w:r>
            <w:r w:rsidRPr="00D41AE4">
              <w:t>»-</w:t>
            </w:r>
            <w:r w:rsidRPr="00D41AE4">
              <w:rPr>
                <w:lang w:val="en-US"/>
              </w:rPr>
              <w:t>c</w:t>
            </w:r>
            <w:r w:rsidRPr="00D41AE4">
              <w:t>.70 упр.5</w:t>
            </w:r>
          </w:p>
          <w:p w:rsidR="007D547F" w:rsidRPr="007D1665" w:rsidRDefault="007D547F" w:rsidP="00E63EE0">
            <w:r>
              <w:t>Фразовые глаголы упр.4с.70</w:t>
            </w:r>
          </w:p>
        </w:tc>
        <w:tc>
          <w:tcPr>
            <w:tcW w:w="1508" w:type="dxa"/>
          </w:tcPr>
          <w:p w:rsidR="007D547F" w:rsidRPr="007D1665" w:rsidRDefault="007D547F" w:rsidP="009B4481"/>
        </w:tc>
        <w:tc>
          <w:tcPr>
            <w:tcW w:w="1846" w:type="dxa"/>
            <w:gridSpan w:val="2"/>
          </w:tcPr>
          <w:p w:rsidR="007D547F" w:rsidRDefault="007D547F" w:rsidP="004C3586">
            <w:r>
              <w:t>Чтение предложений с учетом сочетаемости слов упр.1 с.70</w:t>
            </w:r>
          </w:p>
          <w:p w:rsidR="007D547F" w:rsidRPr="007D1665" w:rsidRDefault="007D547F" w:rsidP="004C3586">
            <w:r>
              <w:t>(множ.выбор)</w:t>
            </w:r>
          </w:p>
        </w:tc>
        <w:tc>
          <w:tcPr>
            <w:tcW w:w="1844" w:type="dxa"/>
          </w:tcPr>
          <w:p w:rsidR="007D547F" w:rsidRPr="007D1665" w:rsidRDefault="007D547F" w:rsidP="008E461B"/>
        </w:tc>
        <w:tc>
          <w:tcPr>
            <w:tcW w:w="1704" w:type="dxa"/>
            <w:gridSpan w:val="2"/>
          </w:tcPr>
          <w:p w:rsidR="007D547F" w:rsidRDefault="007D547F" w:rsidP="000D724E">
            <w:r>
              <w:t>заполнение пропусков и проверка по словарю</w:t>
            </w:r>
          </w:p>
          <w:p w:rsidR="007D547F" w:rsidRPr="007D1665" w:rsidRDefault="007D547F" w:rsidP="000D724E">
            <w:r>
              <w:t>упр.3с.70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7D1665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7D1665" w:rsidRDefault="007D547F" w:rsidP="00110D7B"/>
        </w:tc>
      </w:tr>
      <w:tr w:rsidR="007D547F" w:rsidRPr="007D1665">
        <w:trPr>
          <w:trHeight w:val="83"/>
        </w:trPr>
        <w:tc>
          <w:tcPr>
            <w:tcW w:w="709" w:type="dxa"/>
            <w:gridSpan w:val="2"/>
          </w:tcPr>
          <w:p w:rsidR="007D547F" w:rsidRPr="007D1665" w:rsidRDefault="007D547F" w:rsidP="00C245BF">
            <w:r>
              <w:t>91</w:t>
            </w:r>
          </w:p>
        </w:tc>
        <w:tc>
          <w:tcPr>
            <w:tcW w:w="1524" w:type="dxa"/>
          </w:tcPr>
          <w:p w:rsidR="007D547F" w:rsidRDefault="007D547F" w:rsidP="000D724E">
            <w:r>
              <w:t>Язык чувств</w:t>
            </w:r>
          </w:p>
          <w:p w:rsidR="007D547F" w:rsidRPr="007D1665" w:rsidRDefault="007D547F" w:rsidP="000D724E">
            <w:r>
              <w:t>Совершенствование навыков МР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E63EE0">
            <w:r>
              <w:t>Наречия степени</w:t>
            </w:r>
          </w:p>
          <w:p w:rsidR="007D547F" w:rsidRPr="007D1665" w:rsidRDefault="007D547F" w:rsidP="00E63EE0">
            <w:r>
              <w:t>Упр.6 с.71</w:t>
            </w:r>
          </w:p>
        </w:tc>
        <w:tc>
          <w:tcPr>
            <w:tcW w:w="1559" w:type="dxa"/>
          </w:tcPr>
          <w:p w:rsidR="007D547F" w:rsidRPr="007D1665" w:rsidRDefault="007D547F" w:rsidP="00E63EE0"/>
        </w:tc>
        <w:tc>
          <w:tcPr>
            <w:tcW w:w="1508" w:type="dxa"/>
          </w:tcPr>
          <w:p w:rsidR="007D547F" w:rsidRDefault="007D547F" w:rsidP="009B4481">
            <w:r>
              <w:t>Монологическое высказывание с визуальной опорой</w:t>
            </w:r>
          </w:p>
          <w:p w:rsidR="007D547F" w:rsidRPr="007D1665" w:rsidRDefault="007D547F" w:rsidP="009B4481">
            <w:r>
              <w:t>Упр.9с.71</w:t>
            </w:r>
          </w:p>
        </w:tc>
        <w:tc>
          <w:tcPr>
            <w:tcW w:w="1846" w:type="dxa"/>
            <w:gridSpan w:val="2"/>
          </w:tcPr>
          <w:p w:rsidR="007D547F" w:rsidRDefault="007D547F" w:rsidP="004C3586">
            <w:r>
              <w:t>Чтение текста с полным пониманием информации</w:t>
            </w:r>
          </w:p>
          <w:p w:rsidR="007D547F" w:rsidRDefault="007D547F" w:rsidP="004C3586">
            <w:r>
              <w:t>Упр.8с.71</w:t>
            </w:r>
          </w:p>
          <w:p w:rsidR="007D547F" w:rsidRPr="007D1665" w:rsidRDefault="007D547F" w:rsidP="004C3586">
            <w:r>
              <w:t>(множ.выбор)</w:t>
            </w:r>
          </w:p>
        </w:tc>
        <w:tc>
          <w:tcPr>
            <w:tcW w:w="1844" w:type="dxa"/>
          </w:tcPr>
          <w:p w:rsidR="007D547F" w:rsidRDefault="007D547F" w:rsidP="008E461B">
            <w:r>
              <w:t>Аудирование с пониманием выборочной информации</w:t>
            </w:r>
          </w:p>
          <w:p w:rsidR="007D547F" w:rsidRPr="007D1665" w:rsidRDefault="007D547F" w:rsidP="008E461B">
            <w:r>
              <w:t>Упр.7с.71</w:t>
            </w:r>
          </w:p>
        </w:tc>
        <w:tc>
          <w:tcPr>
            <w:tcW w:w="1704" w:type="dxa"/>
            <w:gridSpan w:val="2"/>
          </w:tcPr>
          <w:p w:rsidR="007D547F" w:rsidRPr="007D1665" w:rsidRDefault="007D547F" w:rsidP="000D724E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7D1665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7D1665" w:rsidRDefault="007D547F" w:rsidP="00110D7B"/>
        </w:tc>
      </w:tr>
      <w:tr w:rsidR="007D547F" w:rsidRPr="007D1665">
        <w:trPr>
          <w:trHeight w:val="83"/>
        </w:trPr>
        <w:tc>
          <w:tcPr>
            <w:tcW w:w="709" w:type="dxa"/>
            <w:gridSpan w:val="2"/>
          </w:tcPr>
          <w:p w:rsidR="007D547F" w:rsidRDefault="007D547F" w:rsidP="00C245BF">
            <w:r>
              <w:t>92</w:t>
            </w:r>
          </w:p>
        </w:tc>
        <w:tc>
          <w:tcPr>
            <w:tcW w:w="1524" w:type="dxa"/>
          </w:tcPr>
          <w:p w:rsidR="007D547F" w:rsidRPr="00412CDF" w:rsidRDefault="007D547F" w:rsidP="000D724E">
            <w:r w:rsidRPr="00504C07">
              <w:t>Поездка на Мадагаскар</w:t>
            </w:r>
          </w:p>
          <w:p w:rsidR="007D547F" w:rsidRPr="00504C07" w:rsidRDefault="007D547F" w:rsidP="000D724E">
            <w:r>
              <w:t>Развитие навыков поискового чтения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E63EE0">
            <w:r>
              <w:t>Лексика по тексту</w:t>
            </w:r>
          </w:p>
          <w:p w:rsidR="007D547F" w:rsidRDefault="007D547F" w:rsidP="00E63EE0">
            <w:r>
              <w:t>Упр.3 с.72</w:t>
            </w:r>
          </w:p>
        </w:tc>
        <w:tc>
          <w:tcPr>
            <w:tcW w:w="1559" w:type="dxa"/>
          </w:tcPr>
          <w:p w:rsidR="007D547F" w:rsidRDefault="007D547F" w:rsidP="00E63EE0">
            <w:r>
              <w:t>Отработка навыков перевода</w:t>
            </w:r>
          </w:p>
          <w:p w:rsidR="007D547F" w:rsidRPr="007D1665" w:rsidRDefault="007D547F" w:rsidP="00E63EE0">
            <w:r>
              <w:t>С.73(текст)</w:t>
            </w:r>
          </w:p>
        </w:tc>
        <w:tc>
          <w:tcPr>
            <w:tcW w:w="1508" w:type="dxa"/>
          </w:tcPr>
          <w:p w:rsidR="007D547F" w:rsidRDefault="007D547F" w:rsidP="009B4481">
            <w:r>
              <w:t>Упр.1с.72</w:t>
            </w:r>
          </w:p>
        </w:tc>
        <w:tc>
          <w:tcPr>
            <w:tcW w:w="1846" w:type="dxa"/>
            <w:gridSpan w:val="2"/>
          </w:tcPr>
          <w:p w:rsidR="007D547F" w:rsidRDefault="007D547F" w:rsidP="004C3586">
            <w:r>
              <w:t>Чтение с выборочным пониманием информации</w:t>
            </w:r>
          </w:p>
          <w:p w:rsidR="007D547F" w:rsidRDefault="007D547F" w:rsidP="004C3586">
            <w:r>
              <w:t>Упр.2с.72</w:t>
            </w:r>
          </w:p>
          <w:p w:rsidR="007D547F" w:rsidRDefault="007D547F" w:rsidP="004C3586"/>
        </w:tc>
        <w:tc>
          <w:tcPr>
            <w:tcW w:w="1844" w:type="dxa"/>
          </w:tcPr>
          <w:p w:rsidR="007D547F" w:rsidRDefault="007D547F" w:rsidP="008E461B"/>
        </w:tc>
        <w:tc>
          <w:tcPr>
            <w:tcW w:w="1704" w:type="dxa"/>
            <w:gridSpan w:val="2"/>
          </w:tcPr>
          <w:p w:rsidR="007D547F" w:rsidRPr="007D1665" w:rsidRDefault="007D547F" w:rsidP="000D724E">
            <w:r>
              <w:t>Упр.6с.73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7D1665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7D1665" w:rsidRDefault="007D547F" w:rsidP="00110D7B"/>
        </w:tc>
      </w:tr>
      <w:tr w:rsidR="007D547F" w:rsidRPr="007D1665">
        <w:trPr>
          <w:trHeight w:val="83"/>
        </w:trPr>
        <w:tc>
          <w:tcPr>
            <w:tcW w:w="709" w:type="dxa"/>
            <w:gridSpan w:val="2"/>
          </w:tcPr>
          <w:p w:rsidR="007D547F" w:rsidRDefault="007D547F" w:rsidP="00C245BF">
            <w:r>
              <w:t>93</w:t>
            </w:r>
          </w:p>
        </w:tc>
        <w:tc>
          <w:tcPr>
            <w:tcW w:w="1524" w:type="dxa"/>
          </w:tcPr>
          <w:p w:rsidR="007D547F" w:rsidRDefault="007D547F" w:rsidP="00504C07">
            <w:r>
              <w:t>Развитие умений выполнять творческие работы, используя ресурсы интернета</w:t>
            </w:r>
          </w:p>
          <w:p w:rsidR="007D547F" w:rsidRPr="00504C07" w:rsidRDefault="007D547F" w:rsidP="000D724E"/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E63EE0">
            <w:r>
              <w:t>Употребле-ние изучаемой лексики в предложени-ях упр.4с.73</w:t>
            </w:r>
          </w:p>
        </w:tc>
        <w:tc>
          <w:tcPr>
            <w:tcW w:w="1559" w:type="dxa"/>
          </w:tcPr>
          <w:p w:rsidR="007D547F" w:rsidRPr="007D1665" w:rsidRDefault="007D547F" w:rsidP="00E63EE0"/>
        </w:tc>
        <w:tc>
          <w:tcPr>
            <w:tcW w:w="1508" w:type="dxa"/>
          </w:tcPr>
          <w:p w:rsidR="007D547F" w:rsidRDefault="007D547F" w:rsidP="009B4481">
            <w:r>
              <w:t>Умения задавать и отвечать на вопросы по тексту</w:t>
            </w:r>
          </w:p>
          <w:p w:rsidR="007D547F" w:rsidRDefault="007D547F" w:rsidP="009B4481">
            <w:r>
              <w:t>Упр.5с.73</w:t>
            </w:r>
          </w:p>
        </w:tc>
        <w:tc>
          <w:tcPr>
            <w:tcW w:w="1846" w:type="dxa"/>
            <w:gridSpan w:val="2"/>
          </w:tcPr>
          <w:p w:rsidR="007D547F" w:rsidRDefault="007D547F" w:rsidP="004C3586"/>
        </w:tc>
        <w:tc>
          <w:tcPr>
            <w:tcW w:w="1844" w:type="dxa"/>
          </w:tcPr>
          <w:p w:rsidR="007D547F" w:rsidRPr="00D232FA" w:rsidRDefault="007D547F" w:rsidP="00D232FA">
            <w:r w:rsidRPr="00D232FA">
              <w:t>РТ с.34 упр.1</w:t>
            </w:r>
          </w:p>
          <w:p w:rsidR="007D547F" w:rsidRDefault="007D547F" w:rsidP="00D232FA">
            <w:r w:rsidRPr="00D232FA">
              <w:t>ЕГЭ-р.1-Аудирование-установление соответствий</w:t>
            </w:r>
          </w:p>
        </w:tc>
        <w:tc>
          <w:tcPr>
            <w:tcW w:w="1704" w:type="dxa"/>
            <w:gridSpan w:val="2"/>
          </w:tcPr>
          <w:p w:rsidR="007D547F" w:rsidRPr="00504C07" w:rsidRDefault="007D547F" w:rsidP="00504C07">
            <w:r w:rsidRPr="00504C07">
              <w:t>Проект ИКТ-работа в группах с.73</w:t>
            </w:r>
          </w:p>
          <w:p w:rsidR="007D547F" w:rsidRPr="00504C07" w:rsidRDefault="007D547F" w:rsidP="00504C07">
            <w:r w:rsidRPr="00504C07">
              <w:t>Пользуясь интернет-ссылкой</w:t>
            </w:r>
            <w:r>
              <w:t xml:space="preserve"> (http://www.</w:t>
            </w:r>
            <w:r>
              <w:rPr>
                <w:lang w:val="en-US"/>
              </w:rPr>
              <w:t>wildmadagascar</w:t>
            </w:r>
            <w:r w:rsidRPr="00504C07">
              <w:t>.</w:t>
            </w:r>
            <w:r>
              <w:rPr>
                <w:lang w:val="en-US"/>
              </w:rPr>
              <w:t>org</w:t>
            </w:r>
            <w:r w:rsidRPr="00504C07">
              <w:t>), соберите информацию о Мадагаскаре и  сделай</w:t>
            </w:r>
            <w:r>
              <w:t xml:space="preserve"> презентацию </w:t>
            </w:r>
          </w:p>
          <w:p w:rsidR="007D547F" w:rsidRPr="007D1665" w:rsidRDefault="007D547F" w:rsidP="000D724E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7D1665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7D1665" w:rsidRDefault="007D547F" w:rsidP="00110D7B"/>
        </w:tc>
      </w:tr>
      <w:tr w:rsidR="007D547F" w:rsidRPr="007D1665">
        <w:trPr>
          <w:trHeight w:val="83"/>
        </w:trPr>
        <w:tc>
          <w:tcPr>
            <w:tcW w:w="709" w:type="dxa"/>
            <w:gridSpan w:val="2"/>
          </w:tcPr>
          <w:p w:rsidR="007D547F" w:rsidRDefault="007D547F" w:rsidP="00C245BF">
            <w:r>
              <w:t>94</w:t>
            </w:r>
          </w:p>
        </w:tc>
        <w:tc>
          <w:tcPr>
            <w:tcW w:w="1524" w:type="dxa"/>
          </w:tcPr>
          <w:p w:rsidR="007D547F" w:rsidRDefault="007D547F" w:rsidP="00504C07">
            <w:r w:rsidRPr="00AD4831">
              <w:t>По Англии пешком</w:t>
            </w:r>
          </w:p>
          <w:p w:rsidR="007D547F" w:rsidRPr="00AD4831" w:rsidRDefault="007D547F" w:rsidP="00504C07">
            <w:r>
              <w:t>Активизация употребления лексики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E63EE0">
            <w:r>
              <w:t>Упр.2,3с.74-работа со словарем</w:t>
            </w:r>
          </w:p>
          <w:p w:rsidR="007D547F" w:rsidRDefault="007D547F" w:rsidP="00E63EE0"/>
        </w:tc>
        <w:tc>
          <w:tcPr>
            <w:tcW w:w="1559" w:type="dxa"/>
          </w:tcPr>
          <w:p w:rsidR="007D547F" w:rsidRPr="00AD4831" w:rsidRDefault="007D547F" w:rsidP="00AD4831">
            <w:r w:rsidRPr="00AD4831">
              <w:t>Устойчивые идиоматические выражения со словом «</w:t>
            </w:r>
            <w:r w:rsidRPr="00AD4831">
              <w:rPr>
                <w:lang w:val="en-US"/>
              </w:rPr>
              <w:t>sight</w:t>
            </w:r>
            <w:r w:rsidRPr="00AD4831">
              <w:t>»-с.74 упр.6</w:t>
            </w:r>
          </w:p>
          <w:p w:rsidR="007D547F" w:rsidRPr="007D1665" w:rsidRDefault="007D547F" w:rsidP="00E63EE0"/>
        </w:tc>
        <w:tc>
          <w:tcPr>
            <w:tcW w:w="1508" w:type="dxa"/>
          </w:tcPr>
          <w:p w:rsidR="007D547F" w:rsidRDefault="007D547F" w:rsidP="009B4481">
            <w:r>
              <w:t>Описание своего последнего отдыха с использованием новой лексики</w:t>
            </w:r>
          </w:p>
          <w:p w:rsidR="007D547F" w:rsidRDefault="007D547F" w:rsidP="009B4481">
            <w:r>
              <w:t>Упр.4с.74</w:t>
            </w:r>
          </w:p>
        </w:tc>
        <w:tc>
          <w:tcPr>
            <w:tcW w:w="1846" w:type="dxa"/>
            <w:gridSpan w:val="2"/>
          </w:tcPr>
          <w:p w:rsidR="007D547F" w:rsidRDefault="007D547F" w:rsidP="00AD4831">
            <w:r>
              <w:t>Чтение предложений с учетом сочетаемости слов упр.1 с.74</w:t>
            </w:r>
          </w:p>
          <w:p w:rsidR="007D547F" w:rsidRDefault="007D547F" w:rsidP="00AD4831">
            <w:r>
              <w:t>(множ.выбор)</w:t>
            </w:r>
          </w:p>
          <w:p w:rsidR="007D547F" w:rsidRDefault="007D547F" w:rsidP="00AD4831">
            <w:r>
              <w:t>Перевод с англ.на русск.</w:t>
            </w:r>
          </w:p>
        </w:tc>
        <w:tc>
          <w:tcPr>
            <w:tcW w:w="1844" w:type="dxa"/>
          </w:tcPr>
          <w:p w:rsidR="007D547F" w:rsidRPr="00D232FA" w:rsidRDefault="007D547F" w:rsidP="00D232FA"/>
        </w:tc>
        <w:tc>
          <w:tcPr>
            <w:tcW w:w="1704" w:type="dxa"/>
            <w:gridSpan w:val="2"/>
          </w:tcPr>
          <w:p w:rsidR="007D547F" w:rsidRPr="00504C07" w:rsidRDefault="007D547F" w:rsidP="00504C07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7D1665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7D1665" w:rsidRDefault="007D547F" w:rsidP="00110D7B"/>
        </w:tc>
      </w:tr>
      <w:tr w:rsidR="007D547F" w:rsidRPr="006061C1">
        <w:trPr>
          <w:trHeight w:val="83"/>
        </w:trPr>
        <w:tc>
          <w:tcPr>
            <w:tcW w:w="709" w:type="dxa"/>
            <w:gridSpan w:val="2"/>
          </w:tcPr>
          <w:p w:rsidR="007D547F" w:rsidRDefault="007D547F" w:rsidP="00C245BF">
            <w:r>
              <w:t>95</w:t>
            </w:r>
          </w:p>
        </w:tc>
        <w:tc>
          <w:tcPr>
            <w:tcW w:w="1524" w:type="dxa"/>
          </w:tcPr>
          <w:p w:rsidR="007D547F" w:rsidRDefault="007D547F" w:rsidP="00504C07">
            <w:r>
              <w:t>Повторяем грамматику</w:t>
            </w:r>
          </w:p>
          <w:p w:rsidR="007D547F" w:rsidRDefault="007D547F" w:rsidP="00504C07">
            <w:r>
              <w:t>Распространенное предложение</w:t>
            </w:r>
          </w:p>
          <w:p w:rsidR="007D547F" w:rsidRPr="006061C1" w:rsidRDefault="007D547F" w:rsidP="00504C07">
            <w:r>
              <w:rPr>
                <w:lang w:val="en-US"/>
              </w:rPr>
              <w:t>Be</w:t>
            </w:r>
            <w:r w:rsidRPr="006061C1">
              <w:t>/</w:t>
            </w:r>
            <w:r>
              <w:rPr>
                <w:lang w:val="en-US"/>
              </w:rPr>
              <w:t>get</w:t>
            </w:r>
            <w:r w:rsidRPr="006061C1">
              <w:t>/</w:t>
            </w:r>
            <w:r>
              <w:rPr>
                <w:lang w:val="en-US"/>
              </w:rPr>
              <w:t>used</w:t>
            </w:r>
            <w:r w:rsidRPr="006061C1">
              <w:t xml:space="preserve"> </w:t>
            </w:r>
            <w:r>
              <w:rPr>
                <w:lang w:val="en-US"/>
              </w:rPr>
              <w:t>to</w:t>
            </w:r>
            <w:r w:rsidRPr="006061C1">
              <w:t>/</w:t>
            </w:r>
            <w:r>
              <w:rPr>
                <w:lang w:val="en-US"/>
              </w:rPr>
              <w:t>would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E63EE0">
            <w:r>
              <w:t>Словообразо-вание упр.7с.75</w:t>
            </w:r>
          </w:p>
        </w:tc>
        <w:tc>
          <w:tcPr>
            <w:tcW w:w="1559" w:type="dxa"/>
          </w:tcPr>
          <w:p w:rsidR="007D547F" w:rsidRPr="006061C1" w:rsidRDefault="007D547F" w:rsidP="006061C1">
            <w:r w:rsidRPr="006061C1">
              <w:t xml:space="preserve">Порядок слов </w:t>
            </w:r>
            <w:r>
              <w:t>в</w:t>
            </w:r>
            <w:r w:rsidRPr="006061C1">
              <w:t xml:space="preserve"> развер</w:t>
            </w:r>
          </w:p>
          <w:p w:rsidR="007D547F" w:rsidRPr="006061C1" w:rsidRDefault="007D547F" w:rsidP="006061C1">
            <w:r>
              <w:t>нутых</w:t>
            </w:r>
            <w:r w:rsidRPr="006061C1">
              <w:t>предложениях</w:t>
            </w:r>
          </w:p>
          <w:p w:rsidR="007D547F" w:rsidRDefault="007D547F" w:rsidP="006061C1">
            <w:r w:rsidRPr="006061C1">
              <w:t>с.74 упр.5</w:t>
            </w:r>
          </w:p>
          <w:p w:rsidR="007D547F" w:rsidRPr="006061C1" w:rsidRDefault="007D547F" w:rsidP="006061C1">
            <w:pPr>
              <w:rPr>
                <w:lang w:val="en-US"/>
              </w:rPr>
            </w:pPr>
            <w:r w:rsidRPr="006061C1">
              <w:t>Выражения</w:t>
            </w:r>
            <w:r w:rsidRPr="006061C1">
              <w:rPr>
                <w:rFonts w:ascii="GillSans" w:hAnsi="GillSans" w:cs="GillSans"/>
                <w:color w:val="00FFFF"/>
                <w:lang w:val="en-US"/>
              </w:rPr>
              <w:t xml:space="preserve"> </w:t>
            </w:r>
            <w:r w:rsidRPr="006061C1">
              <w:rPr>
                <w:lang w:val="en-US"/>
              </w:rPr>
              <w:t>be/get used to</w:t>
            </w:r>
            <w:r w:rsidRPr="006061C1">
              <w:rPr>
                <w:b/>
                <w:bCs/>
                <w:lang w:val="en-US"/>
              </w:rPr>
              <w:t xml:space="preserve">, </w:t>
            </w:r>
            <w:r w:rsidRPr="006061C1">
              <w:rPr>
                <w:lang w:val="en-US"/>
              </w:rPr>
              <w:t>used to</w:t>
            </w:r>
            <w:r w:rsidRPr="006061C1">
              <w:rPr>
                <w:b/>
                <w:bCs/>
                <w:lang w:val="en-US"/>
              </w:rPr>
              <w:t xml:space="preserve">, </w:t>
            </w:r>
            <w:r w:rsidRPr="006061C1">
              <w:rPr>
                <w:lang w:val="en-US"/>
              </w:rPr>
              <w:t>would</w:t>
            </w:r>
          </w:p>
          <w:p w:rsidR="007D547F" w:rsidRPr="006061C1" w:rsidRDefault="007D547F" w:rsidP="006061C1">
            <w:r w:rsidRPr="006061C1">
              <w:t>с</w:t>
            </w:r>
            <w:r w:rsidRPr="006061C1">
              <w:rPr>
                <w:lang w:val="en-US"/>
              </w:rPr>
              <w:t xml:space="preserve">.75 </w:t>
            </w:r>
            <w:r w:rsidRPr="006061C1">
              <w:t>упр</w:t>
            </w:r>
            <w:r w:rsidRPr="006061C1">
              <w:rPr>
                <w:lang w:val="en-US"/>
              </w:rPr>
              <w:t>.8</w:t>
            </w:r>
          </w:p>
        </w:tc>
        <w:tc>
          <w:tcPr>
            <w:tcW w:w="1508" w:type="dxa"/>
          </w:tcPr>
          <w:p w:rsidR="007D547F" w:rsidRDefault="007D547F" w:rsidP="006061C1">
            <w:r>
              <w:t>Домысливание предло-жений с ис-</w:t>
            </w:r>
          </w:p>
          <w:p w:rsidR="007D547F" w:rsidRPr="006061C1" w:rsidRDefault="007D547F" w:rsidP="006061C1">
            <w:pPr>
              <w:rPr>
                <w:lang w:val="en-US"/>
              </w:rPr>
            </w:pPr>
            <w:r>
              <w:t>пользовани</w:t>
            </w:r>
            <w:r w:rsidRPr="006061C1">
              <w:rPr>
                <w:lang w:val="en-US"/>
              </w:rPr>
              <w:t>-</w:t>
            </w:r>
            <w:r>
              <w:t>ем</w:t>
            </w:r>
            <w:r w:rsidRPr="006061C1">
              <w:rPr>
                <w:lang w:val="en-US"/>
              </w:rPr>
              <w:t xml:space="preserve"> </w:t>
            </w:r>
            <w:r>
              <w:t>структур</w:t>
            </w:r>
            <w:r w:rsidRPr="006061C1">
              <w:rPr>
                <w:lang w:val="en-US"/>
              </w:rPr>
              <w:t xml:space="preserve"> be/get used to</w:t>
            </w:r>
            <w:r w:rsidRPr="006061C1">
              <w:rPr>
                <w:b/>
                <w:bCs/>
                <w:lang w:val="en-US"/>
              </w:rPr>
              <w:t xml:space="preserve">, </w:t>
            </w:r>
            <w:r w:rsidRPr="006061C1">
              <w:rPr>
                <w:lang w:val="en-US"/>
              </w:rPr>
              <w:t>used to</w:t>
            </w:r>
            <w:r w:rsidRPr="006061C1">
              <w:rPr>
                <w:b/>
                <w:bCs/>
                <w:lang w:val="en-US"/>
              </w:rPr>
              <w:t xml:space="preserve">, </w:t>
            </w:r>
            <w:r w:rsidRPr="006061C1">
              <w:rPr>
                <w:lang w:val="en-US"/>
              </w:rPr>
              <w:t>would</w:t>
            </w:r>
          </w:p>
          <w:p w:rsidR="007D547F" w:rsidRPr="006061C1" w:rsidRDefault="007D547F" w:rsidP="006061C1">
            <w:r w:rsidRPr="006061C1">
              <w:t>с.75 упр.9</w:t>
            </w:r>
          </w:p>
        </w:tc>
        <w:tc>
          <w:tcPr>
            <w:tcW w:w="1846" w:type="dxa"/>
            <w:gridSpan w:val="2"/>
          </w:tcPr>
          <w:p w:rsidR="007D547F" w:rsidRPr="006061C1" w:rsidRDefault="007D547F" w:rsidP="00AD4831"/>
        </w:tc>
        <w:tc>
          <w:tcPr>
            <w:tcW w:w="1844" w:type="dxa"/>
          </w:tcPr>
          <w:p w:rsidR="007D547F" w:rsidRDefault="007D547F" w:rsidP="00D232FA">
            <w:r>
              <w:t>Аудирование с пониманием заданной информации</w:t>
            </w:r>
          </w:p>
          <w:p w:rsidR="007D547F" w:rsidRPr="006061C1" w:rsidRDefault="007D547F" w:rsidP="00D232FA">
            <w:r>
              <w:t>Упр.10с.75</w:t>
            </w:r>
          </w:p>
        </w:tc>
        <w:tc>
          <w:tcPr>
            <w:tcW w:w="1704" w:type="dxa"/>
            <w:gridSpan w:val="2"/>
          </w:tcPr>
          <w:p w:rsidR="007D547F" w:rsidRPr="006061C1" w:rsidRDefault="007D547F" w:rsidP="00504C07">
            <w:r w:rsidRPr="006061C1">
              <w:t>с.75 упр.11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6061C1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6061C1" w:rsidRDefault="007D547F" w:rsidP="00110D7B"/>
        </w:tc>
      </w:tr>
      <w:tr w:rsidR="007D547F" w:rsidRPr="006061C1">
        <w:trPr>
          <w:trHeight w:val="83"/>
        </w:trPr>
        <w:tc>
          <w:tcPr>
            <w:tcW w:w="709" w:type="dxa"/>
            <w:gridSpan w:val="2"/>
          </w:tcPr>
          <w:p w:rsidR="007D547F" w:rsidRDefault="007D547F" w:rsidP="00C245BF">
            <w:r>
              <w:t>96</w:t>
            </w:r>
          </w:p>
        </w:tc>
        <w:tc>
          <w:tcPr>
            <w:tcW w:w="1524" w:type="dxa"/>
          </w:tcPr>
          <w:p w:rsidR="007D547F" w:rsidRDefault="007D547F" w:rsidP="00504C07">
            <w:r w:rsidRPr="00B32BD8">
              <w:t>И я там был…</w:t>
            </w:r>
          </w:p>
          <w:p w:rsidR="007D547F" w:rsidRPr="00B32BD8" w:rsidRDefault="007D547F" w:rsidP="00504C07">
            <w:r>
              <w:t>Развитие навыков ознакомительного чтения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E63EE0">
            <w:r>
              <w:t>Лексика по тексту</w:t>
            </w:r>
          </w:p>
          <w:p w:rsidR="007D547F" w:rsidRDefault="007D547F" w:rsidP="00E63EE0">
            <w:r>
              <w:t>Упр.5,6с.76</w:t>
            </w:r>
          </w:p>
        </w:tc>
        <w:tc>
          <w:tcPr>
            <w:tcW w:w="1559" w:type="dxa"/>
          </w:tcPr>
          <w:p w:rsidR="007D547F" w:rsidRPr="006061C1" w:rsidRDefault="007D547F" w:rsidP="006061C1"/>
        </w:tc>
        <w:tc>
          <w:tcPr>
            <w:tcW w:w="1508" w:type="dxa"/>
          </w:tcPr>
          <w:p w:rsidR="007D547F" w:rsidRDefault="007D547F" w:rsidP="006061C1">
            <w:r>
              <w:t>Краткие мо-нологичес-кие выска-зывания с визуальной опорой</w:t>
            </w:r>
          </w:p>
          <w:p w:rsidR="007D547F" w:rsidRDefault="007D547F" w:rsidP="006061C1">
            <w:r>
              <w:t>Упр.1с.76</w:t>
            </w:r>
          </w:p>
        </w:tc>
        <w:tc>
          <w:tcPr>
            <w:tcW w:w="1846" w:type="dxa"/>
            <w:gridSpan w:val="2"/>
          </w:tcPr>
          <w:p w:rsidR="007D547F" w:rsidRPr="006061C1" w:rsidRDefault="007D547F" w:rsidP="00AD4831">
            <w:r>
              <w:t>Чтение на понимание основного содержания и установления соответствия упр.4с.76</w:t>
            </w:r>
          </w:p>
        </w:tc>
        <w:tc>
          <w:tcPr>
            <w:tcW w:w="1844" w:type="dxa"/>
          </w:tcPr>
          <w:p w:rsidR="007D547F" w:rsidRDefault="007D547F" w:rsidP="00D232FA"/>
        </w:tc>
        <w:tc>
          <w:tcPr>
            <w:tcW w:w="1704" w:type="dxa"/>
            <w:gridSpan w:val="2"/>
          </w:tcPr>
          <w:p w:rsidR="007D547F" w:rsidRPr="006061C1" w:rsidRDefault="007D547F" w:rsidP="00504C07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6061C1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6061C1" w:rsidRDefault="007D547F" w:rsidP="00110D7B"/>
        </w:tc>
      </w:tr>
      <w:tr w:rsidR="007D547F" w:rsidRPr="006061C1">
        <w:trPr>
          <w:trHeight w:val="83"/>
        </w:trPr>
        <w:tc>
          <w:tcPr>
            <w:tcW w:w="709" w:type="dxa"/>
            <w:gridSpan w:val="2"/>
          </w:tcPr>
          <w:p w:rsidR="007D547F" w:rsidRDefault="007D547F" w:rsidP="00C245BF">
            <w:r>
              <w:t>97</w:t>
            </w:r>
          </w:p>
        </w:tc>
        <w:tc>
          <w:tcPr>
            <w:tcW w:w="1524" w:type="dxa"/>
          </w:tcPr>
          <w:p w:rsidR="007D547F" w:rsidRDefault="007D547F" w:rsidP="00504C07">
            <w:r>
              <w:t>Достопримечательности</w:t>
            </w:r>
          </w:p>
          <w:p w:rsidR="007D547F" w:rsidRPr="00B32BD8" w:rsidRDefault="007D547F" w:rsidP="00504C07">
            <w:r>
              <w:t>Развитие навыков МР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E63EE0"/>
        </w:tc>
        <w:tc>
          <w:tcPr>
            <w:tcW w:w="1559" w:type="dxa"/>
          </w:tcPr>
          <w:p w:rsidR="007D547F" w:rsidRPr="005C116A" w:rsidRDefault="007D547F" w:rsidP="005C116A">
            <w:r w:rsidRPr="005C116A">
              <w:t>с.77 упр.7- обучение переводу с англ. на рус. яз.</w:t>
            </w:r>
          </w:p>
          <w:p w:rsidR="007D547F" w:rsidRPr="006061C1" w:rsidRDefault="007D547F" w:rsidP="006061C1"/>
        </w:tc>
        <w:tc>
          <w:tcPr>
            <w:tcW w:w="1508" w:type="dxa"/>
          </w:tcPr>
          <w:p w:rsidR="007D547F" w:rsidRDefault="007D547F" w:rsidP="006061C1">
            <w:r>
              <w:t>Описание интересных мест с аргумента-цией упр.8 с77</w:t>
            </w:r>
          </w:p>
        </w:tc>
        <w:tc>
          <w:tcPr>
            <w:tcW w:w="1846" w:type="dxa"/>
            <w:gridSpan w:val="2"/>
          </w:tcPr>
          <w:p w:rsidR="007D547F" w:rsidRDefault="007D547F" w:rsidP="00AD4831"/>
        </w:tc>
        <w:tc>
          <w:tcPr>
            <w:tcW w:w="1844" w:type="dxa"/>
          </w:tcPr>
          <w:p w:rsidR="007D547F" w:rsidRPr="005C116A" w:rsidRDefault="007D547F" w:rsidP="005C116A">
            <w:r w:rsidRPr="005C116A">
              <w:t>с.77 упр.7</w:t>
            </w:r>
          </w:p>
          <w:p w:rsidR="007D547F" w:rsidRPr="005C116A" w:rsidRDefault="007D547F" w:rsidP="005C116A">
            <w:r w:rsidRPr="005C116A">
              <w:t>РТ с.34 упр.2</w:t>
            </w:r>
          </w:p>
          <w:p w:rsidR="007D547F" w:rsidRDefault="007D547F" w:rsidP="005C116A">
            <w:r w:rsidRPr="005C116A">
              <w:t>Аудирование-утверждение «верно/невер</w:t>
            </w:r>
            <w:r>
              <w:t>-</w:t>
            </w:r>
            <w:r w:rsidRPr="005C116A">
              <w:t>но»</w:t>
            </w:r>
          </w:p>
        </w:tc>
        <w:tc>
          <w:tcPr>
            <w:tcW w:w="1704" w:type="dxa"/>
            <w:gridSpan w:val="2"/>
          </w:tcPr>
          <w:p w:rsidR="007D547F" w:rsidRPr="006061C1" w:rsidRDefault="007D547F" w:rsidP="005C116A">
            <w:r>
              <w:t>Упр.9 с.77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6061C1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6061C1" w:rsidRDefault="007D547F" w:rsidP="00110D7B"/>
        </w:tc>
      </w:tr>
      <w:tr w:rsidR="007D547F" w:rsidRPr="006061C1">
        <w:trPr>
          <w:trHeight w:val="83"/>
        </w:trPr>
        <w:tc>
          <w:tcPr>
            <w:tcW w:w="709" w:type="dxa"/>
            <w:gridSpan w:val="2"/>
          </w:tcPr>
          <w:p w:rsidR="007D547F" w:rsidRDefault="007D547F" w:rsidP="00C245BF">
            <w:r>
              <w:t>98</w:t>
            </w:r>
          </w:p>
        </w:tc>
        <w:tc>
          <w:tcPr>
            <w:tcW w:w="1524" w:type="dxa"/>
          </w:tcPr>
          <w:p w:rsidR="007D547F" w:rsidRDefault="007D547F" w:rsidP="00504C07">
            <w:r>
              <w:t xml:space="preserve">Что </w:t>
            </w:r>
            <w:r w:rsidRPr="0047757A">
              <w:t>пореко</w:t>
            </w:r>
            <w:r>
              <w:t>-</w:t>
            </w:r>
            <w:r w:rsidRPr="0047757A">
              <w:t>мендуете посмотреть?</w:t>
            </w:r>
          </w:p>
          <w:p w:rsidR="007D547F" w:rsidRPr="0047757A" w:rsidRDefault="007D547F" w:rsidP="00504C07">
            <w:r>
              <w:t>Развитие ДР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Pr="0047757A" w:rsidRDefault="007D547F" w:rsidP="0047757A">
            <w:r w:rsidRPr="0047757A">
              <w:t>работа со словарем</w:t>
            </w:r>
          </w:p>
          <w:p w:rsidR="007D547F" w:rsidRDefault="007D547F" w:rsidP="00E63EE0">
            <w:r>
              <w:t>упр.1a,bс.78</w:t>
            </w:r>
          </w:p>
          <w:p w:rsidR="007D547F" w:rsidRDefault="007D547F" w:rsidP="00D84271">
            <w:pPr>
              <w:rPr>
                <w:sz w:val="20"/>
                <w:szCs w:val="20"/>
              </w:rPr>
            </w:pPr>
            <w:r>
              <w:t>упр2с.78</w:t>
            </w:r>
            <w:r>
              <w:rPr>
                <w:sz w:val="20"/>
                <w:szCs w:val="20"/>
              </w:rPr>
              <w:t xml:space="preserve"> </w:t>
            </w:r>
            <w:r w:rsidRPr="00D84271">
              <w:t>Лексика повседневного общения-запрос информации о/рекомендация какого-то места</w:t>
            </w:r>
          </w:p>
          <w:p w:rsidR="007D547F" w:rsidRDefault="007D547F" w:rsidP="00D84271">
            <w:pPr>
              <w:rPr>
                <w:sz w:val="20"/>
                <w:szCs w:val="20"/>
              </w:rPr>
            </w:pPr>
          </w:p>
          <w:p w:rsidR="007D547F" w:rsidRDefault="007D547F" w:rsidP="00D84271">
            <w:pPr>
              <w:rPr>
                <w:sz w:val="20"/>
                <w:szCs w:val="20"/>
              </w:rPr>
            </w:pPr>
          </w:p>
          <w:p w:rsidR="007D547F" w:rsidRPr="0047757A" w:rsidRDefault="007D547F" w:rsidP="00E63EE0"/>
        </w:tc>
        <w:tc>
          <w:tcPr>
            <w:tcW w:w="1559" w:type="dxa"/>
          </w:tcPr>
          <w:p w:rsidR="007D547F" w:rsidRPr="005C116A" w:rsidRDefault="007D547F" w:rsidP="005C116A"/>
        </w:tc>
        <w:tc>
          <w:tcPr>
            <w:tcW w:w="1508" w:type="dxa"/>
          </w:tcPr>
          <w:p w:rsidR="007D547F" w:rsidRDefault="007D547F" w:rsidP="006061C1">
            <w:r>
              <w:t>Диалог-запрос с целью рекоменда-ции что посмотреть</w:t>
            </w:r>
          </w:p>
          <w:p w:rsidR="007D547F" w:rsidRDefault="007D547F" w:rsidP="006061C1">
            <w:r>
              <w:t>Упр.5с.78</w:t>
            </w:r>
          </w:p>
        </w:tc>
        <w:tc>
          <w:tcPr>
            <w:tcW w:w="1846" w:type="dxa"/>
            <w:gridSpan w:val="2"/>
          </w:tcPr>
          <w:p w:rsidR="007D547F" w:rsidRDefault="007D547F" w:rsidP="00AD4831"/>
        </w:tc>
        <w:tc>
          <w:tcPr>
            <w:tcW w:w="1844" w:type="dxa"/>
          </w:tcPr>
          <w:p w:rsidR="007D547F" w:rsidRDefault="007D547F" w:rsidP="005C116A">
            <w:r>
              <w:t>Аудирование с пониманием заданной информации</w:t>
            </w:r>
          </w:p>
          <w:p w:rsidR="007D547F" w:rsidRPr="005C116A" w:rsidRDefault="007D547F" w:rsidP="005C116A">
            <w:r>
              <w:t>Упр.3с.78</w:t>
            </w:r>
          </w:p>
        </w:tc>
        <w:tc>
          <w:tcPr>
            <w:tcW w:w="1704" w:type="dxa"/>
            <w:gridSpan w:val="2"/>
          </w:tcPr>
          <w:p w:rsidR="007D547F" w:rsidRDefault="007D547F" w:rsidP="005C116A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6061C1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6061C1" w:rsidRDefault="007D547F" w:rsidP="00110D7B"/>
        </w:tc>
      </w:tr>
      <w:tr w:rsidR="007D547F" w:rsidRPr="006061C1">
        <w:trPr>
          <w:trHeight w:val="83"/>
        </w:trPr>
        <w:tc>
          <w:tcPr>
            <w:tcW w:w="709" w:type="dxa"/>
            <w:gridSpan w:val="2"/>
          </w:tcPr>
          <w:p w:rsidR="007D547F" w:rsidRDefault="007D547F" w:rsidP="00C245BF">
            <w:r>
              <w:t>99</w:t>
            </w:r>
          </w:p>
        </w:tc>
        <w:tc>
          <w:tcPr>
            <w:tcW w:w="1524" w:type="dxa"/>
          </w:tcPr>
          <w:p w:rsidR="007D547F" w:rsidRDefault="007D547F" w:rsidP="00504C07">
            <w:r>
              <w:t>Повторяем грамматику</w:t>
            </w:r>
          </w:p>
          <w:p w:rsidR="007D547F" w:rsidRDefault="007D547F" w:rsidP="00504C07">
            <w:r>
              <w:t>Сложное предложе-ние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47757A">
            <w:r>
              <w:t>Словообразо-вание</w:t>
            </w:r>
          </w:p>
          <w:p w:rsidR="007D547F" w:rsidRDefault="007D547F" w:rsidP="0047757A">
            <w:r>
              <w:t>Предлоги</w:t>
            </w:r>
          </w:p>
          <w:p w:rsidR="007D547F" w:rsidRPr="0047757A" w:rsidRDefault="007D547F" w:rsidP="0047757A">
            <w:r>
              <w:t>Упр.7с.79</w:t>
            </w:r>
          </w:p>
        </w:tc>
        <w:tc>
          <w:tcPr>
            <w:tcW w:w="1559" w:type="dxa"/>
          </w:tcPr>
          <w:p w:rsidR="007D547F" w:rsidRPr="00D84271" w:rsidRDefault="007D547F" w:rsidP="00D84271">
            <w:r w:rsidRPr="00D84271">
              <w:t>Сложносочиненные предложения</w:t>
            </w:r>
          </w:p>
          <w:p w:rsidR="007D547F" w:rsidRPr="00D84271" w:rsidRDefault="007D547F" w:rsidP="00D84271">
            <w:r w:rsidRPr="00D84271">
              <w:t>с.78 упр.4-А</w:t>
            </w:r>
          </w:p>
          <w:p w:rsidR="007D547F" w:rsidRPr="00D84271" w:rsidRDefault="007D547F" w:rsidP="00D84271">
            <w:r w:rsidRPr="00D84271">
              <w:t>2 тип придаточных предложений условия</w:t>
            </w:r>
          </w:p>
          <w:p w:rsidR="007D547F" w:rsidRPr="00D84271" w:rsidRDefault="007D547F" w:rsidP="00D84271">
            <w:r w:rsidRPr="00D84271">
              <w:t>с.78 упр.4-Б</w:t>
            </w:r>
          </w:p>
          <w:p w:rsidR="007D547F" w:rsidRPr="005C116A" w:rsidRDefault="007D547F" w:rsidP="005C116A"/>
        </w:tc>
        <w:tc>
          <w:tcPr>
            <w:tcW w:w="1508" w:type="dxa"/>
          </w:tcPr>
          <w:p w:rsidR="007D547F" w:rsidRDefault="007D547F" w:rsidP="006061C1"/>
        </w:tc>
        <w:tc>
          <w:tcPr>
            <w:tcW w:w="1846" w:type="dxa"/>
            <w:gridSpan w:val="2"/>
          </w:tcPr>
          <w:p w:rsidR="007D547F" w:rsidRDefault="007D547F" w:rsidP="00AD4831">
            <w:r>
              <w:t>Чтение текста с заполнением пропусков</w:t>
            </w:r>
          </w:p>
          <w:p w:rsidR="007D547F" w:rsidRDefault="007D547F" w:rsidP="00AD4831">
            <w:r>
              <w:t>Упр.6с.79</w:t>
            </w:r>
          </w:p>
        </w:tc>
        <w:tc>
          <w:tcPr>
            <w:tcW w:w="1844" w:type="dxa"/>
          </w:tcPr>
          <w:p w:rsidR="007D547F" w:rsidRDefault="007D547F" w:rsidP="005C116A"/>
        </w:tc>
        <w:tc>
          <w:tcPr>
            <w:tcW w:w="1704" w:type="dxa"/>
            <w:gridSpan w:val="2"/>
          </w:tcPr>
          <w:p w:rsidR="007D547F" w:rsidRDefault="007D547F" w:rsidP="005C116A">
            <w:r>
              <w:t>Трансформа-ция предложений</w:t>
            </w:r>
          </w:p>
          <w:p w:rsidR="007D547F" w:rsidRDefault="007D547F" w:rsidP="005C116A">
            <w:r>
              <w:t>Упр.8с.79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6061C1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6061C1" w:rsidRDefault="007D547F" w:rsidP="00110D7B"/>
        </w:tc>
      </w:tr>
      <w:tr w:rsidR="007D547F" w:rsidRPr="006061C1">
        <w:trPr>
          <w:trHeight w:val="83"/>
        </w:trPr>
        <w:tc>
          <w:tcPr>
            <w:tcW w:w="709" w:type="dxa"/>
            <w:gridSpan w:val="2"/>
          </w:tcPr>
          <w:p w:rsidR="007D547F" w:rsidRDefault="007D547F" w:rsidP="00C245BF">
            <w:r>
              <w:t>100</w:t>
            </w:r>
          </w:p>
        </w:tc>
        <w:tc>
          <w:tcPr>
            <w:tcW w:w="1524" w:type="dxa"/>
          </w:tcPr>
          <w:p w:rsidR="007D547F" w:rsidRDefault="007D547F" w:rsidP="00504C07">
            <w:r w:rsidRPr="00E7682D">
              <w:t>Какой вид отдыха предпочесть</w:t>
            </w:r>
          </w:p>
          <w:p w:rsidR="007D547F" w:rsidRPr="00E7682D" w:rsidRDefault="007D547F" w:rsidP="00504C07">
            <w:r>
              <w:t>Развитие навыков ДР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47757A">
            <w:r w:rsidRPr="00E7682D">
              <w:t>Различные</w:t>
            </w:r>
            <w:r w:rsidRPr="001A48BD">
              <w:t xml:space="preserve"> </w:t>
            </w:r>
            <w:r w:rsidRPr="00E7682D">
              <w:t>виды</w:t>
            </w:r>
            <w:r w:rsidRPr="001A48BD">
              <w:t xml:space="preserve"> </w:t>
            </w:r>
            <w:r w:rsidRPr="00E7682D">
              <w:t>отдых</w:t>
            </w:r>
            <w:r>
              <w:t>а</w:t>
            </w:r>
          </w:p>
          <w:p w:rsidR="007D547F" w:rsidRDefault="007D547F" w:rsidP="0047757A">
            <w:r>
              <w:t>Упр.1с.80</w:t>
            </w:r>
          </w:p>
          <w:p w:rsidR="007D547F" w:rsidRDefault="007D547F" w:rsidP="0047757A">
            <w:r>
              <w:t>Упр.2с.80</w:t>
            </w:r>
          </w:p>
          <w:p w:rsidR="007D547F" w:rsidRPr="00E7682D" w:rsidRDefault="007D547F" w:rsidP="0047757A"/>
        </w:tc>
        <w:tc>
          <w:tcPr>
            <w:tcW w:w="1559" w:type="dxa"/>
          </w:tcPr>
          <w:p w:rsidR="007D547F" w:rsidRPr="00D84271" w:rsidRDefault="007D547F" w:rsidP="00D84271"/>
        </w:tc>
        <w:tc>
          <w:tcPr>
            <w:tcW w:w="1508" w:type="dxa"/>
          </w:tcPr>
          <w:p w:rsidR="007D547F" w:rsidRDefault="007D547F" w:rsidP="006061C1">
            <w:r>
              <w:t xml:space="preserve">Способы </w:t>
            </w:r>
          </w:p>
          <w:p w:rsidR="007D547F" w:rsidRDefault="007D547F" w:rsidP="006061C1">
            <w:r>
              <w:t>выражения своего мнения и объяснения причины ДР с вербаль-ной опорой</w:t>
            </w:r>
          </w:p>
          <w:p w:rsidR="007D547F" w:rsidRDefault="007D547F" w:rsidP="006061C1">
            <w:r>
              <w:t>Упр.4с.80</w:t>
            </w:r>
          </w:p>
        </w:tc>
        <w:tc>
          <w:tcPr>
            <w:tcW w:w="1846" w:type="dxa"/>
            <w:gridSpan w:val="2"/>
          </w:tcPr>
          <w:p w:rsidR="007D547F" w:rsidRDefault="007D547F" w:rsidP="00AD4831"/>
        </w:tc>
        <w:tc>
          <w:tcPr>
            <w:tcW w:w="1844" w:type="dxa"/>
          </w:tcPr>
          <w:p w:rsidR="007D547F" w:rsidRDefault="007D547F" w:rsidP="005C116A">
            <w:r>
              <w:t>Аудирование с пониманием выборочной информации</w:t>
            </w:r>
          </w:p>
          <w:p w:rsidR="007D547F" w:rsidRDefault="007D547F" w:rsidP="005C116A">
            <w:r>
              <w:t>Упр.3с.80</w:t>
            </w:r>
          </w:p>
          <w:p w:rsidR="007D547F" w:rsidRDefault="007D547F" w:rsidP="00046A4A">
            <w:r>
              <w:t>Аудирование с пониманием основного содержания</w:t>
            </w:r>
          </w:p>
          <w:p w:rsidR="007D547F" w:rsidRDefault="007D547F" w:rsidP="00046A4A">
            <w:r>
              <w:t>Упр.5с.80</w:t>
            </w:r>
          </w:p>
        </w:tc>
        <w:tc>
          <w:tcPr>
            <w:tcW w:w="1704" w:type="dxa"/>
            <w:gridSpan w:val="2"/>
          </w:tcPr>
          <w:p w:rsidR="007D547F" w:rsidRDefault="007D547F" w:rsidP="005C116A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6061C1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6061C1" w:rsidRDefault="007D547F" w:rsidP="00110D7B"/>
        </w:tc>
      </w:tr>
      <w:tr w:rsidR="007D547F" w:rsidRPr="006061C1">
        <w:trPr>
          <w:trHeight w:val="83"/>
        </w:trPr>
        <w:tc>
          <w:tcPr>
            <w:tcW w:w="709" w:type="dxa"/>
            <w:gridSpan w:val="2"/>
          </w:tcPr>
          <w:p w:rsidR="007D547F" w:rsidRDefault="007D547F" w:rsidP="00C245BF">
            <w:r>
              <w:t>101</w:t>
            </w:r>
          </w:p>
        </w:tc>
        <w:tc>
          <w:tcPr>
            <w:tcW w:w="1524" w:type="dxa"/>
          </w:tcPr>
          <w:p w:rsidR="007D547F" w:rsidRDefault="007D547F" w:rsidP="00504C07">
            <w:r>
              <w:t>Кэмпинг</w:t>
            </w:r>
          </w:p>
          <w:p w:rsidR="007D547F" w:rsidRDefault="007D547F" w:rsidP="00504C07">
            <w:r>
              <w:t>Развитие навыков</w:t>
            </w:r>
          </w:p>
          <w:p w:rsidR="007D547F" w:rsidRPr="00E7682D" w:rsidRDefault="007D547F" w:rsidP="00504C07">
            <w:r>
              <w:t>аудирования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Pr="003D688B" w:rsidRDefault="007D547F" w:rsidP="0047757A">
            <w:r w:rsidRPr="003D688B">
              <w:t>Вводные слова для выражения мнения</w:t>
            </w:r>
          </w:p>
        </w:tc>
        <w:tc>
          <w:tcPr>
            <w:tcW w:w="1559" w:type="dxa"/>
          </w:tcPr>
          <w:p w:rsidR="007D547F" w:rsidRPr="00D84271" w:rsidRDefault="007D547F" w:rsidP="00D84271"/>
        </w:tc>
        <w:tc>
          <w:tcPr>
            <w:tcW w:w="1508" w:type="dxa"/>
          </w:tcPr>
          <w:p w:rsidR="007D547F" w:rsidRDefault="007D547F" w:rsidP="006061C1">
            <w:r>
              <w:t>Выражение собственно-го мнения</w:t>
            </w:r>
          </w:p>
          <w:p w:rsidR="007D547F" w:rsidRDefault="007D547F" w:rsidP="006061C1">
            <w:r>
              <w:t>суждения</w:t>
            </w:r>
          </w:p>
          <w:p w:rsidR="007D547F" w:rsidRDefault="007D547F" w:rsidP="006061C1">
            <w:r>
              <w:t>Кэмпинг становится всё более популярным</w:t>
            </w:r>
          </w:p>
          <w:p w:rsidR="007D547F" w:rsidRDefault="007D547F" w:rsidP="006061C1">
            <w:r>
              <w:t>Упр.6с.81</w:t>
            </w:r>
          </w:p>
        </w:tc>
        <w:tc>
          <w:tcPr>
            <w:tcW w:w="1846" w:type="dxa"/>
            <w:gridSpan w:val="2"/>
          </w:tcPr>
          <w:p w:rsidR="007D547F" w:rsidRDefault="007D547F" w:rsidP="00AD4831"/>
        </w:tc>
        <w:tc>
          <w:tcPr>
            <w:tcW w:w="1844" w:type="dxa"/>
          </w:tcPr>
          <w:p w:rsidR="007D547F" w:rsidRDefault="007D547F" w:rsidP="00046A4A">
            <w:r>
              <w:t>Аудирование с пониманием основного содержания</w:t>
            </w:r>
          </w:p>
          <w:p w:rsidR="007D547F" w:rsidRDefault="007D547F" w:rsidP="005C116A">
            <w:r>
              <w:t>Упр.7с.81</w:t>
            </w:r>
          </w:p>
        </w:tc>
        <w:tc>
          <w:tcPr>
            <w:tcW w:w="1704" w:type="dxa"/>
            <w:gridSpan w:val="2"/>
          </w:tcPr>
          <w:p w:rsidR="007D547F" w:rsidRDefault="007D547F" w:rsidP="005C116A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6061C1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6061C1" w:rsidRDefault="007D547F" w:rsidP="00110D7B"/>
        </w:tc>
      </w:tr>
      <w:tr w:rsidR="007D547F" w:rsidRPr="006061C1">
        <w:trPr>
          <w:trHeight w:val="83"/>
        </w:trPr>
        <w:tc>
          <w:tcPr>
            <w:tcW w:w="709" w:type="dxa"/>
            <w:gridSpan w:val="2"/>
          </w:tcPr>
          <w:p w:rsidR="007D547F" w:rsidRDefault="007D547F" w:rsidP="00C245BF">
            <w:r>
              <w:t>102</w:t>
            </w:r>
          </w:p>
        </w:tc>
        <w:tc>
          <w:tcPr>
            <w:tcW w:w="1524" w:type="dxa"/>
          </w:tcPr>
          <w:p w:rsidR="007D547F" w:rsidRDefault="007D547F" w:rsidP="00504C07">
            <w:r>
              <w:t>Совешенст-вование навыков восприятия ДР на слух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Pr="00E7682D" w:rsidRDefault="007D547F" w:rsidP="0047757A"/>
        </w:tc>
        <w:tc>
          <w:tcPr>
            <w:tcW w:w="1559" w:type="dxa"/>
          </w:tcPr>
          <w:p w:rsidR="007D547F" w:rsidRPr="00D84271" w:rsidRDefault="007D547F" w:rsidP="00D84271"/>
        </w:tc>
        <w:tc>
          <w:tcPr>
            <w:tcW w:w="1508" w:type="dxa"/>
          </w:tcPr>
          <w:p w:rsidR="007D547F" w:rsidRDefault="007D547F" w:rsidP="006061C1">
            <w:r>
              <w:t>Описание картинок с последующим объясне-нием своего мнения</w:t>
            </w:r>
          </w:p>
          <w:p w:rsidR="007D547F" w:rsidRDefault="007D547F" w:rsidP="006061C1">
            <w:r>
              <w:t>Упр.4с.82</w:t>
            </w:r>
          </w:p>
        </w:tc>
        <w:tc>
          <w:tcPr>
            <w:tcW w:w="1846" w:type="dxa"/>
            <w:gridSpan w:val="2"/>
          </w:tcPr>
          <w:p w:rsidR="007D547F" w:rsidRDefault="007D547F" w:rsidP="00AD4831"/>
        </w:tc>
        <w:tc>
          <w:tcPr>
            <w:tcW w:w="1844" w:type="dxa"/>
          </w:tcPr>
          <w:p w:rsidR="007D547F" w:rsidRDefault="007D547F" w:rsidP="00046A4A">
            <w:r>
              <w:t>Аудирование с пониманием необходимой информации</w:t>
            </w:r>
          </w:p>
          <w:p w:rsidR="007D547F" w:rsidRDefault="007D547F" w:rsidP="00046A4A">
            <w:r>
              <w:t>Упр.8с.81</w:t>
            </w:r>
          </w:p>
        </w:tc>
        <w:tc>
          <w:tcPr>
            <w:tcW w:w="1704" w:type="dxa"/>
            <w:gridSpan w:val="2"/>
          </w:tcPr>
          <w:p w:rsidR="007D547F" w:rsidRDefault="007D547F" w:rsidP="005C116A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6061C1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6061C1" w:rsidRDefault="007D547F" w:rsidP="00110D7B"/>
        </w:tc>
      </w:tr>
      <w:tr w:rsidR="007D547F" w:rsidRPr="006061C1">
        <w:trPr>
          <w:trHeight w:val="83"/>
        </w:trPr>
        <w:tc>
          <w:tcPr>
            <w:tcW w:w="709" w:type="dxa"/>
            <w:gridSpan w:val="2"/>
          </w:tcPr>
          <w:p w:rsidR="007D547F" w:rsidRDefault="007D547F" w:rsidP="00C245BF">
            <w:r>
              <w:t>103</w:t>
            </w:r>
          </w:p>
        </w:tc>
        <w:tc>
          <w:tcPr>
            <w:tcW w:w="1524" w:type="dxa"/>
          </w:tcPr>
          <w:p w:rsidR="007D547F" w:rsidRDefault="007D547F" w:rsidP="00504C07">
            <w:r w:rsidRPr="000618CF">
              <w:t>Почему мы едем именно туда?</w:t>
            </w:r>
          </w:p>
          <w:p w:rsidR="007D547F" w:rsidRPr="000618CF" w:rsidRDefault="007D547F" w:rsidP="00504C07">
            <w:r>
              <w:t>Развитие умений аргументировать мнение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47757A">
            <w:r w:rsidRPr="000618CF">
              <w:t>Лексика для выражения идей</w:t>
            </w:r>
            <w:r>
              <w:t xml:space="preserve"> </w:t>
            </w:r>
            <w:r w:rsidRPr="000618CF">
              <w:t>схожес</w:t>
            </w:r>
            <w:r>
              <w:t>-</w:t>
            </w:r>
            <w:r w:rsidRPr="000618CF">
              <w:t>ти и</w:t>
            </w:r>
            <w:r>
              <w:t xml:space="preserve"> различия</w:t>
            </w:r>
          </w:p>
          <w:p w:rsidR="007D547F" w:rsidRDefault="007D547F" w:rsidP="0047757A">
            <w:r w:rsidRPr="000618CF">
              <w:t>,обоснования причин</w:t>
            </w:r>
          </w:p>
          <w:p w:rsidR="007D547F" w:rsidRPr="000618CF" w:rsidRDefault="007D547F" w:rsidP="0047757A">
            <w:r>
              <w:t>Упр.1,2с.82</w:t>
            </w:r>
          </w:p>
        </w:tc>
        <w:tc>
          <w:tcPr>
            <w:tcW w:w="1559" w:type="dxa"/>
          </w:tcPr>
          <w:p w:rsidR="007D547F" w:rsidRPr="00D84271" w:rsidRDefault="007D547F" w:rsidP="00D84271"/>
        </w:tc>
        <w:tc>
          <w:tcPr>
            <w:tcW w:w="1508" w:type="dxa"/>
          </w:tcPr>
          <w:p w:rsidR="007D547F" w:rsidRDefault="007D547F" w:rsidP="006061C1">
            <w:r>
              <w:t>Сравнение путешест-вия на</w:t>
            </w:r>
          </w:p>
          <w:p w:rsidR="007D547F" w:rsidRDefault="007D547F" w:rsidP="006061C1">
            <w:r>
              <w:t>автомобиле и круиза; объяснение предпочтения упр.3с.82</w:t>
            </w:r>
          </w:p>
        </w:tc>
        <w:tc>
          <w:tcPr>
            <w:tcW w:w="1846" w:type="dxa"/>
            <w:gridSpan w:val="2"/>
          </w:tcPr>
          <w:p w:rsidR="007D547F" w:rsidRDefault="007D547F" w:rsidP="00AD4831"/>
        </w:tc>
        <w:tc>
          <w:tcPr>
            <w:tcW w:w="1844" w:type="dxa"/>
          </w:tcPr>
          <w:p w:rsidR="007D547F" w:rsidRDefault="007D547F" w:rsidP="000618CF">
            <w:r>
              <w:t>Аудирование с пониманием необходимой информации</w:t>
            </w:r>
          </w:p>
          <w:p w:rsidR="007D547F" w:rsidRDefault="007D547F" w:rsidP="00046A4A">
            <w:r>
              <w:t>Упр.9с.81</w:t>
            </w:r>
          </w:p>
        </w:tc>
        <w:tc>
          <w:tcPr>
            <w:tcW w:w="1704" w:type="dxa"/>
            <w:gridSpan w:val="2"/>
          </w:tcPr>
          <w:p w:rsidR="007D547F" w:rsidRDefault="007D547F" w:rsidP="005C116A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6061C1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6061C1" w:rsidRDefault="007D547F" w:rsidP="00110D7B"/>
        </w:tc>
      </w:tr>
      <w:tr w:rsidR="007D547F" w:rsidRPr="006061C1">
        <w:trPr>
          <w:trHeight w:val="83"/>
        </w:trPr>
        <w:tc>
          <w:tcPr>
            <w:tcW w:w="709" w:type="dxa"/>
            <w:gridSpan w:val="2"/>
          </w:tcPr>
          <w:p w:rsidR="007D547F" w:rsidRDefault="007D547F" w:rsidP="00C245BF">
            <w:r>
              <w:t>104</w:t>
            </w:r>
          </w:p>
        </w:tc>
        <w:tc>
          <w:tcPr>
            <w:tcW w:w="1524" w:type="dxa"/>
          </w:tcPr>
          <w:p w:rsidR="007D547F" w:rsidRDefault="007D547F" w:rsidP="00504C07">
            <w:r>
              <w:t>Куда поехать отдыхать?</w:t>
            </w:r>
          </w:p>
          <w:p w:rsidR="007D547F" w:rsidRPr="000618CF" w:rsidRDefault="007D547F" w:rsidP="00504C07">
            <w:r>
              <w:t>Развитие дискуссионныхнавыков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Pr="000618CF" w:rsidRDefault="007D547F" w:rsidP="0047757A"/>
        </w:tc>
        <w:tc>
          <w:tcPr>
            <w:tcW w:w="1559" w:type="dxa"/>
          </w:tcPr>
          <w:p w:rsidR="007D547F" w:rsidRPr="00D84271" w:rsidRDefault="007D547F" w:rsidP="00D84271"/>
        </w:tc>
        <w:tc>
          <w:tcPr>
            <w:tcW w:w="1508" w:type="dxa"/>
          </w:tcPr>
          <w:p w:rsidR="007D547F" w:rsidRDefault="007D547F" w:rsidP="006061C1">
            <w:r>
              <w:t>Проигрыва-ние речевой ситуации и сравнение с образцом</w:t>
            </w:r>
          </w:p>
          <w:p w:rsidR="007D547F" w:rsidRPr="00954196" w:rsidRDefault="007D547F" w:rsidP="006061C1">
            <w:r>
              <w:t>Упр.8a,bс.83</w:t>
            </w:r>
          </w:p>
        </w:tc>
        <w:tc>
          <w:tcPr>
            <w:tcW w:w="1846" w:type="dxa"/>
            <w:gridSpan w:val="2"/>
          </w:tcPr>
          <w:p w:rsidR="007D547F" w:rsidRDefault="007D547F" w:rsidP="00AD4831"/>
        </w:tc>
        <w:tc>
          <w:tcPr>
            <w:tcW w:w="1844" w:type="dxa"/>
          </w:tcPr>
          <w:p w:rsidR="007D547F" w:rsidRDefault="007D547F" w:rsidP="00F62E49">
            <w:r>
              <w:t>Аудирование с пониманием необходимой информации с последующим обсуждением</w:t>
            </w:r>
          </w:p>
          <w:p w:rsidR="007D547F" w:rsidRDefault="007D547F" w:rsidP="00F62E49">
            <w:r>
              <w:t>Упр.5с.83</w:t>
            </w:r>
          </w:p>
          <w:p w:rsidR="007D547F" w:rsidRDefault="007D547F" w:rsidP="000618CF"/>
        </w:tc>
        <w:tc>
          <w:tcPr>
            <w:tcW w:w="1704" w:type="dxa"/>
            <w:gridSpan w:val="2"/>
          </w:tcPr>
          <w:p w:rsidR="007D547F" w:rsidRDefault="007D547F" w:rsidP="005C116A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6061C1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6061C1" w:rsidRDefault="007D547F" w:rsidP="00110D7B"/>
        </w:tc>
      </w:tr>
      <w:tr w:rsidR="007D547F" w:rsidRPr="006061C1">
        <w:trPr>
          <w:trHeight w:val="83"/>
        </w:trPr>
        <w:tc>
          <w:tcPr>
            <w:tcW w:w="709" w:type="dxa"/>
            <w:gridSpan w:val="2"/>
          </w:tcPr>
          <w:p w:rsidR="007D547F" w:rsidRDefault="007D547F" w:rsidP="00C245BF">
            <w:r>
              <w:t>105</w:t>
            </w:r>
          </w:p>
        </w:tc>
        <w:tc>
          <w:tcPr>
            <w:tcW w:w="1524" w:type="dxa"/>
          </w:tcPr>
          <w:p w:rsidR="007D547F" w:rsidRDefault="007D547F" w:rsidP="00504C07">
            <w:r>
              <w:t>П</w:t>
            </w:r>
            <w:r w:rsidRPr="00954196">
              <w:t>исьмо-приглаше</w:t>
            </w:r>
            <w:r>
              <w:t>-</w:t>
            </w:r>
            <w:r w:rsidRPr="00954196">
              <w:t>ние</w:t>
            </w:r>
          </w:p>
          <w:p w:rsidR="007D547F" w:rsidRPr="00954196" w:rsidRDefault="007D547F" w:rsidP="00504C07">
            <w:r>
              <w:t>Развитие навыков ПР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Pr="003D640B" w:rsidRDefault="007D547F" w:rsidP="0047757A">
            <w:r w:rsidRPr="003D640B">
              <w:t>Правила написания писем-приглашений</w:t>
            </w:r>
            <w:r>
              <w:rPr>
                <w:sz w:val="20"/>
                <w:szCs w:val="20"/>
              </w:rPr>
              <w:t xml:space="preserve"> </w:t>
            </w:r>
            <w:r w:rsidRPr="003D640B">
              <w:t>Слова и выражения для приглашения</w:t>
            </w:r>
          </w:p>
          <w:p w:rsidR="007D547F" w:rsidRPr="003D640B" w:rsidRDefault="007D547F" w:rsidP="0047757A">
            <w:r>
              <w:t>С.84</w:t>
            </w:r>
          </w:p>
        </w:tc>
        <w:tc>
          <w:tcPr>
            <w:tcW w:w="1559" w:type="dxa"/>
          </w:tcPr>
          <w:p w:rsidR="007D547F" w:rsidRPr="00D84271" w:rsidRDefault="007D547F" w:rsidP="00D84271"/>
        </w:tc>
        <w:tc>
          <w:tcPr>
            <w:tcW w:w="1508" w:type="dxa"/>
          </w:tcPr>
          <w:p w:rsidR="007D547F" w:rsidRDefault="007D547F" w:rsidP="006061C1">
            <w:r>
              <w:t>Определе-ние типа письма по отрывкам</w:t>
            </w:r>
          </w:p>
          <w:p w:rsidR="007D547F" w:rsidRDefault="007D547F" w:rsidP="006061C1">
            <w:r>
              <w:t>Упр.1с.8Упр.4с.85</w:t>
            </w:r>
          </w:p>
        </w:tc>
        <w:tc>
          <w:tcPr>
            <w:tcW w:w="1846" w:type="dxa"/>
            <w:gridSpan w:val="2"/>
          </w:tcPr>
          <w:p w:rsidR="007D547F" w:rsidRDefault="007D547F" w:rsidP="00AD4831">
            <w:r>
              <w:t>Чтение письма с пониманием запрашиваемой информации</w:t>
            </w:r>
          </w:p>
          <w:p w:rsidR="007D547F" w:rsidRDefault="007D547F" w:rsidP="00AD4831">
            <w:r>
              <w:t>Упр.2с.84</w:t>
            </w:r>
          </w:p>
        </w:tc>
        <w:tc>
          <w:tcPr>
            <w:tcW w:w="1844" w:type="dxa"/>
          </w:tcPr>
          <w:p w:rsidR="007D547F" w:rsidRDefault="007D547F" w:rsidP="00F62E49"/>
        </w:tc>
        <w:tc>
          <w:tcPr>
            <w:tcW w:w="1704" w:type="dxa"/>
            <w:gridSpan w:val="2"/>
          </w:tcPr>
          <w:p w:rsidR="007D547F" w:rsidRDefault="007D547F" w:rsidP="005C116A">
            <w:r>
              <w:t>Личное письмо</w:t>
            </w:r>
          </w:p>
          <w:p w:rsidR="007D547F" w:rsidRDefault="007D547F" w:rsidP="005C116A">
            <w:r>
              <w:t>Упр.5с.85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6061C1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6061C1" w:rsidRDefault="007D547F" w:rsidP="00110D7B"/>
        </w:tc>
      </w:tr>
      <w:tr w:rsidR="007D547F" w:rsidRPr="006061C1">
        <w:trPr>
          <w:trHeight w:val="83"/>
        </w:trPr>
        <w:tc>
          <w:tcPr>
            <w:tcW w:w="709" w:type="dxa"/>
            <w:gridSpan w:val="2"/>
          </w:tcPr>
          <w:p w:rsidR="007D547F" w:rsidRDefault="007D547F" w:rsidP="00C245BF">
            <w:r>
              <w:t>106</w:t>
            </w:r>
          </w:p>
        </w:tc>
        <w:tc>
          <w:tcPr>
            <w:tcW w:w="1524" w:type="dxa"/>
          </w:tcPr>
          <w:p w:rsidR="007D547F" w:rsidRDefault="007D547F" w:rsidP="00504C07">
            <w:r>
              <w:t>Письмо-отказ/благо-дарность за приглаше-ние</w:t>
            </w:r>
          </w:p>
          <w:p w:rsidR="007D547F" w:rsidRPr="00D45404" w:rsidRDefault="007D547F" w:rsidP="00504C07">
            <w:r>
              <w:t>Обобщение знаний учащихся о соответствующих типах письменных текстов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D45404">
            <w:r w:rsidRPr="004B270D">
              <w:t>Прав</w:t>
            </w:r>
            <w:r>
              <w:t xml:space="preserve">ила написания писем-отказ от </w:t>
            </w:r>
            <w:r w:rsidRPr="004B270D">
              <w:t>приглаше</w:t>
            </w:r>
            <w:r>
              <w:t>-</w:t>
            </w:r>
            <w:r w:rsidRPr="004B270D">
              <w:t>ний/благодар</w:t>
            </w:r>
            <w:r>
              <w:t>-</w:t>
            </w:r>
            <w:r w:rsidRPr="004B270D">
              <w:t>ности за приглашение</w:t>
            </w:r>
          </w:p>
          <w:p w:rsidR="007D547F" w:rsidRPr="004B270D" w:rsidRDefault="007D547F" w:rsidP="00D45404">
            <w:r w:rsidRPr="004B270D">
              <w:t>Сл</w:t>
            </w:r>
            <w:r>
              <w:t xml:space="preserve">ова и выражения для </w:t>
            </w:r>
            <w:r w:rsidRPr="004B270D">
              <w:t xml:space="preserve"> отказа о</w:t>
            </w:r>
            <w:r>
              <w:t>т приглашения, благодарности за</w:t>
            </w:r>
            <w:r w:rsidRPr="004B270D">
              <w:t>приглаше</w:t>
            </w:r>
            <w:r>
              <w:t>-</w:t>
            </w:r>
            <w:r w:rsidRPr="004B270D">
              <w:t>ние</w:t>
            </w:r>
          </w:p>
          <w:p w:rsidR="007D547F" w:rsidRPr="004B270D" w:rsidRDefault="007D547F" w:rsidP="00D45404">
            <w:r>
              <w:t>с.84</w:t>
            </w:r>
          </w:p>
          <w:p w:rsidR="007D547F" w:rsidRDefault="007D547F" w:rsidP="00D45404">
            <w:pPr>
              <w:rPr>
                <w:sz w:val="20"/>
                <w:szCs w:val="20"/>
              </w:rPr>
            </w:pPr>
            <w:r w:rsidRPr="004B270D">
              <w:t>РТ с.37 упр.4,5</w:t>
            </w:r>
          </w:p>
          <w:p w:rsidR="007D547F" w:rsidRDefault="007D547F" w:rsidP="00D45404">
            <w:pPr>
              <w:rPr>
                <w:sz w:val="20"/>
                <w:szCs w:val="20"/>
              </w:rPr>
            </w:pPr>
          </w:p>
          <w:p w:rsidR="007D547F" w:rsidRPr="003D640B" w:rsidRDefault="007D547F" w:rsidP="0047757A"/>
        </w:tc>
        <w:tc>
          <w:tcPr>
            <w:tcW w:w="1559" w:type="dxa"/>
          </w:tcPr>
          <w:p w:rsidR="007D547F" w:rsidRPr="00D84271" w:rsidRDefault="007D547F" w:rsidP="00D84271"/>
        </w:tc>
        <w:tc>
          <w:tcPr>
            <w:tcW w:w="1508" w:type="dxa"/>
          </w:tcPr>
          <w:p w:rsidR="007D547F" w:rsidRDefault="007D547F" w:rsidP="006061C1">
            <w:r>
              <w:t>Обсуждение информации каждого абзаца и заполнение пропусков</w:t>
            </w:r>
          </w:p>
          <w:p w:rsidR="007D547F" w:rsidRDefault="007D547F" w:rsidP="006061C1">
            <w:r>
              <w:t>Упр.6с.85</w:t>
            </w:r>
          </w:p>
        </w:tc>
        <w:tc>
          <w:tcPr>
            <w:tcW w:w="1846" w:type="dxa"/>
            <w:gridSpan w:val="2"/>
          </w:tcPr>
          <w:p w:rsidR="007D547F" w:rsidRDefault="007D547F" w:rsidP="00AD4831">
            <w:r>
              <w:t>Чтение с установлением абзацев письма в логической последователь-ности</w:t>
            </w:r>
          </w:p>
          <w:p w:rsidR="007D547F" w:rsidRDefault="007D547F" w:rsidP="00AD4831">
            <w:r>
              <w:t>Упр.3с.85</w:t>
            </w:r>
          </w:p>
        </w:tc>
        <w:tc>
          <w:tcPr>
            <w:tcW w:w="1844" w:type="dxa"/>
          </w:tcPr>
          <w:p w:rsidR="007D547F" w:rsidRDefault="007D547F" w:rsidP="00F62E49"/>
        </w:tc>
        <w:tc>
          <w:tcPr>
            <w:tcW w:w="1704" w:type="dxa"/>
            <w:gridSpan w:val="2"/>
          </w:tcPr>
          <w:p w:rsidR="007D547F" w:rsidRDefault="007D547F" w:rsidP="005C116A">
            <w:r>
              <w:t>Личное письмо Упр.7с.85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6061C1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6061C1" w:rsidRDefault="007D547F" w:rsidP="00110D7B"/>
        </w:tc>
      </w:tr>
      <w:tr w:rsidR="007D547F" w:rsidRPr="006061C1">
        <w:trPr>
          <w:trHeight w:val="83"/>
        </w:trPr>
        <w:tc>
          <w:tcPr>
            <w:tcW w:w="709" w:type="dxa"/>
            <w:gridSpan w:val="2"/>
          </w:tcPr>
          <w:p w:rsidR="007D547F" w:rsidRDefault="007D547F" w:rsidP="00C245BF">
            <w:r>
              <w:t>107</w:t>
            </w:r>
          </w:p>
        </w:tc>
        <w:tc>
          <w:tcPr>
            <w:tcW w:w="1524" w:type="dxa"/>
          </w:tcPr>
          <w:p w:rsidR="007D547F" w:rsidRDefault="007D547F" w:rsidP="00504C07">
            <w:r w:rsidRPr="00F34A1A">
              <w:t>Изучаем всемирное наследие</w:t>
            </w:r>
          </w:p>
          <w:p w:rsidR="007D547F" w:rsidRPr="00F34A1A" w:rsidRDefault="007D547F" w:rsidP="00504C07">
            <w:r>
              <w:t>Развитие навыков поискового чтения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D45404">
            <w:r>
              <w:t>Лексика по тексту</w:t>
            </w:r>
          </w:p>
          <w:p w:rsidR="007D547F" w:rsidRPr="004B270D" w:rsidRDefault="007D547F" w:rsidP="00D45404">
            <w:r>
              <w:t>Упр.4с.90</w:t>
            </w:r>
          </w:p>
        </w:tc>
        <w:tc>
          <w:tcPr>
            <w:tcW w:w="1559" w:type="dxa"/>
          </w:tcPr>
          <w:p w:rsidR="007D547F" w:rsidRPr="00D84271" w:rsidRDefault="007D547F" w:rsidP="00D84271"/>
        </w:tc>
        <w:tc>
          <w:tcPr>
            <w:tcW w:w="1508" w:type="dxa"/>
          </w:tcPr>
          <w:p w:rsidR="007D547F" w:rsidRDefault="007D547F" w:rsidP="006061C1">
            <w:r>
              <w:t>Краткие сообщения повизитным карточкам разных</w:t>
            </w:r>
          </w:p>
          <w:p w:rsidR="007D547F" w:rsidRDefault="007D547F" w:rsidP="00004AED">
            <w:r>
              <w:t xml:space="preserve">стран сопоставление текстов с видами </w:t>
            </w:r>
          </w:p>
          <w:p w:rsidR="007D547F" w:rsidRDefault="007D547F" w:rsidP="006061C1">
            <w:r>
              <w:t>Упр.1с.90</w:t>
            </w:r>
          </w:p>
        </w:tc>
        <w:tc>
          <w:tcPr>
            <w:tcW w:w="1846" w:type="dxa"/>
            <w:gridSpan w:val="2"/>
          </w:tcPr>
          <w:p w:rsidR="007D547F" w:rsidRDefault="007D547F" w:rsidP="00AD4831">
            <w:r>
              <w:t>Чтение с пониманием необходимой информации и3с.90</w:t>
            </w:r>
          </w:p>
          <w:p w:rsidR="007D547F" w:rsidRDefault="007D547F" w:rsidP="00AD4831">
            <w:r>
              <w:t>Упр.</w:t>
            </w:r>
          </w:p>
        </w:tc>
        <w:tc>
          <w:tcPr>
            <w:tcW w:w="1844" w:type="dxa"/>
          </w:tcPr>
          <w:p w:rsidR="007D547F" w:rsidRDefault="007D547F" w:rsidP="00F62E49"/>
        </w:tc>
        <w:tc>
          <w:tcPr>
            <w:tcW w:w="1704" w:type="dxa"/>
            <w:gridSpan w:val="2"/>
          </w:tcPr>
          <w:p w:rsidR="007D547F" w:rsidRDefault="007D547F" w:rsidP="005C116A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6061C1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6061C1" w:rsidRDefault="007D547F" w:rsidP="00110D7B"/>
        </w:tc>
      </w:tr>
      <w:tr w:rsidR="007D547F" w:rsidRPr="006061C1">
        <w:trPr>
          <w:trHeight w:val="83"/>
        </w:trPr>
        <w:tc>
          <w:tcPr>
            <w:tcW w:w="709" w:type="dxa"/>
            <w:gridSpan w:val="2"/>
          </w:tcPr>
          <w:p w:rsidR="007D547F" w:rsidRDefault="007D547F" w:rsidP="00C245BF">
            <w:r>
              <w:t>108</w:t>
            </w:r>
          </w:p>
        </w:tc>
        <w:tc>
          <w:tcPr>
            <w:tcW w:w="1524" w:type="dxa"/>
          </w:tcPr>
          <w:p w:rsidR="007D547F" w:rsidRDefault="007D547F" w:rsidP="00004AED">
            <w:r>
              <w:t>Всемирное наследие</w:t>
            </w:r>
          </w:p>
          <w:p w:rsidR="007D547F" w:rsidRDefault="007D547F" w:rsidP="00004AED">
            <w:r>
              <w:t>Развитие умений выполнять творческие работы, используя ресурсы интернета</w:t>
            </w:r>
          </w:p>
          <w:p w:rsidR="007D547F" w:rsidRPr="00F34A1A" w:rsidRDefault="007D547F" w:rsidP="00504C07"/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D45404"/>
        </w:tc>
        <w:tc>
          <w:tcPr>
            <w:tcW w:w="1559" w:type="dxa"/>
          </w:tcPr>
          <w:p w:rsidR="007D547F" w:rsidRPr="00D84271" w:rsidRDefault="007D547F" w:rsidP="00D84271"/>
        </w:tc>
        <w:tc>
          <w:tcPr>
            <w:tcW w:w="1508" w:type="dxa"/>
          </w:tcPr>
          <w:p w:rsidR="007D547F" w:rsidRPr="00C017D3" w:rsidRDefault="007D547F" w:rsidP="00C017D3">
            <w:pPr>
              <w:rPr>
                <w:sz w:val="20"/>
                <w:szCs w:val="20"/>
              </w:rPr>
            </w:pPr>
            <w:r>
              <w:t>Обоснова-ние своего выбора</w:t>
            </w:r>
          </w:p>
          <w:p w:rsidR="007D547F" w:rsidRDefault="007D547F" w:rsidP="006061C1">
            <w:r>
              <w:t>Место,которое я хотел бы посетить</w:t>
            </w:r>
          </w:p>
          <w:p w:rsidR="007D547F" w:rsidRDefault="007D547F" w:rsidP="006061C1">
            <w:r>
              <w:t>Упр.6с90</w:t>
            </w:r>
          </w:p>
        </w:tc>
        <w:tc>
          <w:tcPr>
            <w:tcW w:w="1846" w:type="dxa"/>
            <w:gridSpan w:val="2"/>
          </w:tcPr>
          <w:p w:rsidR="007D547F" w:rsidRDefault="007D547F" w:rsidP="00AD4831"/>
        </w:tc>
        <w:tc>
          <w:tcPr>
            <w:tcW w:w="1844" w:type="dxa"/>
          </w:tcPr>
          <w:p w:rsidR="007D547F" w:rsidRDefault="007D547F" w:rsidP="00F62E49"/>
        </w:tc>
        <w:tc>
          <w:tcPr>
            <w:tcW w:w="1704" w:type="dxa"/>
            <w:gridSpan w:val="2"/>
          </w:tcPr>
          <w:p w:rsidR="007D547F" w:rsidRPr="00C017D3" w:rsidRDefault="007D547F" w:rsidP="00C017D3">
            <w:r w:rsidRPr="00C017D3">
              <w:t>ИКТ-проект</w:t>
            </w:r>
          </w:p>
          <w:p w:rsidR="007D547F" w:rsidRDefault="007D547F" w:rsidP="00C017D3">
            <w:r w:rsidRPr="00C017D3">
              <w:t xml:space="preserve"> «Здание, включенное в список мирового наследия»-с.90</w:t>
            </w:r>
          </w:p>
          <w:p w:rsidR="007D547F" w:rsidRPr="00C017D3" w:rsidRDefault="007D547F" w:rsidP="00C017D3">
            <w:r>
              <w:t>(http://whc.unesco.org</w:t>
            </w:r>
            <w:r w:rsidRPr="00C017D3">
              <w:t>/</w:t>
            </w:r>
            <w:r>
              <w:rPr>
                <w:lang w:val="en-US"/>
              </w:rPr>
              <w:t>en</w:t>
            </w:r>
            <w:r w:rsidRPr="00C017D3">
              <w:t>/</w:t>
            </w:r>
            <w:r>
              <w:rPr>
                <w:lang w:val="en-US"/>
              </w:rPr>
              <w:t>list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6061C1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6061C1" w:rsidRDefault="007D547F" w:rsidP="00110D7B"/>
        </w:tc>
      </w:tr>
      <w:tr w:rsidR="007D547F" w:rsidRPr="006061C1">
        <w:trPr>
          <w:trHeight w:val="83"/>
        </w:trPr>
        <w:tc>
          <w:tcPr>
            <w:tcW w:w="709" w:type="dxa"/>
            <w:gridSpan w:val="2"/>
          </w:tcPr>
          <w:p w:rsidR="007D547F" w:rsidRDefault="007D547F" w:rsidP="00C245BF">
            <w:r>
              <w:t>109</w:t>
            </w:r>
          </w:p>
        </w:tc>
        <w:tc>
          <w:tcPr>
            <w:tcW w:w="1524" w:type="dxa"/>
          </w:tcPr>
          <w:p w:rsidR="007D547F" w:rsidRDefault="007D547F" w:rsidP="00004AED">
            <w:r>
              <w:t>П</w:t>
            </w:r>
            <w:r w:rsidRPr="00C017D3">
              <w:t>исьмо-рассказ</w:t>
            </w:r>
          </w:p>
          <w:p w:rsidR="007D547F" w:rsidRDefault="007D547F" w:rsidP="00004AED">
            <w:r>
              <w:t>Развитие навыков написания</w:t>
            </w:r>
          </w:p>
          <w:p w:rsidR="007D547F" w:rsidRPr="00C017D3" w:rsidRDefault="007D547F" w:rsidP="00004AED">
            <w:r>
              <w:t>короткого рассказа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D45404">
            <w:r w:rsidRPr="00BA7156">
              <w:t>Правила написания письма-рассказа</w:t>
            </w:r>
          </w:p>
          <w:p w:rsidR="007D547F" w:rsidRPr="00BA7156" w:rsidRDefault="007D547F" w:rsidP="00D45404">
            <w:r>
              <w:t>С.86</w:t>
            </w:r>
          </w:p>
        </w:tc>
        <w:tc>
          <w:tcPr>
            <w:tcW w:w="1559" w:type="dxa"/>
          </w:tcPr>
          <w:p w:rsidR="007D547F" w:rsidRDefault="007D547F" w:rsidP="00D84271">
            <w:r>
              <w:t>Различие между письмом –рассказом и письмом-описанием</w:t>
            </w:r>
          </w:p>
          <w:p w:rsidR="007D547F" w:rsidRPr="00D84271" w:rsidRDefault="007D547F" w:rsidP="00D84271">
            <w:r>
              <w:t>Упр.2с.86</w:t>
            </w:r>
          </w:p>
        </w:tc>
        <w:tc>
          <w:tcPr>
            <w:tcW w:w="1508" w:type="dxa"/>
          </w:tcPr>
          <w:p w:rsidR="007D547F" w:rsidRDefault="007D547F" w:rsidP="00C017D3"/>
        </w:tc>
        <w:tc>
          <w:tcPr>
            <w:tcW w:w="1846" w:type="dxa"/>
            <w:gridSpan w:val="2"/>
          </w:tcPr>
          <w:p w:rsidR="007D547F" w:rsidRDefault="007D547F" w:rsidP="00AD4831">
            <w:r>
              <w:t>Чтение письма и распределние абзацев в логи-</w:t>
            </w:r>
          </w:p>
          <w:p w:rsidR="007D547F" w:rsidRDefault="007D547F" w:rsidP="00AD4831">
            <w:r>
              <w:t>ческой после-довательности</w:t>
            </w:r>
          </w:p>
          <w:p w:rsidR="007D547F" w:rsidRDefault="007D547F" w:rsidP="00AD4831">
            <w:r>
              <w:t>Упр.1с.86</w:t>
            </w:r>
          </w:p>
        </w:tc>
        <w:tc>
          <w:tcPr>
            <w:tcW w:w="1844" w:type="dxa"/>
          </w:tcPr>
          <w:p w:rsidR="007D547F" w:rsidRDefault="007D547F" w:rsidP="00F62E49"/>
        </w:tc>
        <w:tc>
          <w:tcPr>
            <w:tcW w:w="1704" w:type="dxa"/>
            <w:gridSpan w:val="2"/>
          </w:tcPr>
          <w:p w:rsidR="007D547F" w:rsidRPr="00C017D3" w:rsidRDefault="007D547F" w:rsidP="00C017D3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6061C1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6061C1" w:rsidRDefault="007D547F" w:rsidP="00110D7B"/>
        </w:tc>
      </w:tr>
      <w:tr w:rsidR="007D547F" w:rsidRPr="006061C1">
        <w:trPr>
          <w:trHeight w:val="83"/>
        </w:trPr>
        <w:tc>
          <w:tcPr>
            <w:tcW w:w="709" w:type="dxa"/>
            <w:gridSpan w:val="2"/>
          </w:tcPr>
          <w:p w:rsidR="007D547F" w:rsidRDefault="007D547F" w:rsidP="00C245BF">
            <w:r>
              <w:t>110</w:t>
            </w:r>
          </w:p>
        </w:tc>
        <w:tc>
          <w:tcPr>
            <w:tcW w:w="1524" w:type="dxa"/>
          </w:tcPr>
          <w:p w:rsidR="007D547F" w:rsidRDefault="007D547F" w:rsidP="00004AED">
            <w:r>
              <w:t>Письмо-описание</w:t>
            </w:r>
          </w:p>
          <w:p w:rsidR="007D547F" w:rsidRDefault="007D547F" w:rsidP="00004AED">
            <w:r>
              <w:t>Тренировка учащихся в ПР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4932EF">
            <w:r w:rsidRPr="00BA7156">
              <w:t>П</w:t>
            </w:r>
            <w:r>
              <w:t>равила написания письма-описания</w:t>
            </w:r>
          </w:p>
          <w:p w:rsidR="007D547F" w:rsidRPr="00BA7156" w:rsidRDefault="007D547F" w:rsidP="004932EF">
            <w:r>
              <w:t>С.86</w:t>
            </w:r>
          </w:p>
        </w:tc>
        <w:tc>
          <w:tcPr>
            <w:tcW w:w="1559" w:type="dxa"/>
          </w:tcPr>
          <w:p w:rsidR="007D547F" w:rsidRDefault="007D547F" w:rsidP="00D84271">
            <w:r>
              <w:t xml:space="preserve">Коррекция ошибок в письме </w:t>
            </w:r>
          </w:p>
          <w:p w:rsidR="007D547F" w:rsidRDefault="007D547F" w:rsidP="00D84271">
            <w:r>
              <w:t>Упр.4с.87</w:t>
            </w:r>
          </w:p>
        </w:tc>
        <w:tc>
          <w:tcPr>
            <w:tcW w:w="1508" w:type="dxa"/>
          </w:tcPr>
          <w:p w:rsidR="007D547F" w:rsidRDefault="007D547F" w:rsidP="00C017D3">
            <w:r>
              <w:t>Обсуждение рубрик по вопросам</w:t>
            </w:r>
          </w:p>
          <w:p w:rsidR="007D547F" w:rsidRDefault="007D547F" w:rsidP="00C017D3">
            <w:r>
              <w:t>Упр.3с.86Чтение письма-образца</w:t>
            </w:r>
          </w:p>
        </w:tc>
        <w:tc>
          <w:tcPr>
            <w:tcW w:w="1846" w:type="dxa"/>
            <w:gridSpan w:val="2"/>
          </w:tcPr>
          <w:p w:rsidR="007D547F" w:rsidRDefault="007D547F" w:rsidP="00AD4831">
            <w:r>
              <w:t>Чтение письма-образца</w:t>
            </w:r>
          </w:p>
          <w:p w:rsidR="007D547F" w:rsidRDefault="007D547F" w:rsidP="00AD4831">
            <w:r>
              <w:t>Упр.4с.87</w:t>
            </w:r>
          </w:p>
        </w:tc>
        <w:tc>
          <w:tcPr>
            <w:tcW w:w="1844" w:type="dxa"/>
          </w:tcPr>
          <w:p w:rsidR="007D547F" w:rsidRDefault="007D547F" w:rsidP="00F62E49"/>
        </w:tc>
        <w:tc>
          <w:tcPr>
            <w:tcW w:w="1704" w:type="dxa"/>
            <w:gridSpan w:val="2"/>
          </w:tcPr>
          <w:p w:rsidR="007D547F" w:rsidRPr="00C017D3" w:rsidRDefault="007D547F" w:rsidP="00C017D3">
            <w:r>
              <w:t>Упр.6с.87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6061C1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6061C1" w:rsidRDefault="007D547F" w:rsidP="00110D7B"/>
        </w:tc>
      </w:tr>
      <w:tr w:rsidR="007D547F" w:rsidRPr="006061C1">
        <w:trPr>
          <w:trHeight w:val="83"/>
        </w:trPr>
        <w:tc>
          <w:tcPr>
            <w:tcW w:w="709" w:type="dxa"/>
            <w:gridSpan w:val="2"/>
          </w:tcPr>
          <w:p w:rsidR="007D547F" w:rsidRDefault="007D547F" w:rsidP="00C245BF">
            <w:r>
              <w:t>111</w:t>
            </w:r>
          </w:p>
        </w:tc>
        <w:tc>
          <w:tcPr>
            <w:tcW w:w="1524" w:type="dxa"/>
          </w:tcPr>
          <w:p w:rsidR="007D547F" w:rsidRDefault="007D547F" w:rsidP="0021182B">
            <w:r>
              <w:t xml:space="preserve">Знакомство с </w:t>
            </w:r>
            <w:r w:rsidRPr="0021182B">
              <w:t>творчест</w:t>
            </w:r>
            <w:r>
              <w:t>-</w:t>
            </w:r>
            <w:r w:rsidRPr="0021182B">
              <w:t>вом</w:t>
            </w:r>
            <w:r>
              <w:t xml:space="preserve"> </w:t>
            </w:r>
            <w:r w:rsidRPr="0021182B">
              <w:t>Дж.Хилтон</w:t>
            </w:r>
            <w:r>
              <w:t>а</w:t>
            </w:r>
            <w:r w:rsidRPr="0021182B">
              <w:t xml:space="preserve"> «Потеряный горизонт»</w:t>
            </w:r>
          </w:p>
          <w:p w:rsidR="007D547F" w:rsidRPr="0021182B" w:rsidRDefault="007D547F" w:rsidP="0021182B">
            <w:r>
              <w:t>Развитие навыков изучающего чтения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4932EF">
            <w:r>
              <w:t>Лексика по тексту Упр.5с.93</w:t>
            </w:r>
          </w:p>
          <w:p w:rsidR="007D547F" w:rsidRDefault="007D547F" w:rsidP="004932EF">
            <w:r>
              <w:t>Работа со словарём</w:t>
            </w:r>
          </w:p>
          <w:p w:rsidR="007D547F" w:rsidRPr="00BA7156" w:rsidRDefault="007D547F" w:rsidP="004932EF">
            <w:r>
              <w:t>Упр.4с.93</w:t>
            </w:r>
          </w:p>
        </w:tc>
        <w:tc>
          <w:tcPr>
            <w:tcW w:w="1559" w:type="dxa"/>
          </w:tcPr>
          <w:p w:rsidR="007D547F" w:rsidRDefault="007D547F" w:rsidP="00D84271">
            <w:r>
              <w:t>Перевод с англ. На русск. Упр.6с.93</w:t>
            </w:r>
          </w:p>
        </w:tc>
        <w:tc>
          <w:tcPr>
            <w:tcW w:w="1508" w:type="dxa"/>
          </w:tcPr>
          <w:p w:rsidR="007D547F" w:rsidRDefault="007D547F" w:rsidP="00C017D3">
            <w:r>
              <w:t>Краткое сообщение об авторе</w:t>
            </w:r>
          </w:p>
          <w:p w:rsidR="007D547F" w:rsidRDefault="007D547F" w:rsidP="00C017D3">
            <w:r>
              <w:t>Упр.1с.92</w:t>
            </w:r>
          </w:p>
        </w:tc>
        <w:tc>
          <w:tcPr>
            <w:tcW w:w="1846" w:type="dxa"/>
            <w:gridSpan w:val="2"/>
          </w:tcPr>
          <w:p w:rsidR="007D547F" w:rsidRDefault="007D547F" w:rsidP="00AD4831">
            <w:r>
              <w:t>Чтение с пониманием полного содержания текста Упр.3с.92</w:t>
            </w:r>
          </w:p>
        </w:tc>
        <w:tc>
          <w:tcPr>
            <w:tcW w:w="1844" w:type="dxa"/>
          </w:tcPr>
          <w:p w:rsidR="007D547F" w:rsidRDefault="007D547F" w:rsidP="00F62E49">
            <w:r>
              <w:t>Упр.6с.93с последующим обсуждением</w:t>
            </w:r>
          </w:p>
        </w:tc>
        <w:tc>
          <w:tcPr>
            <w:tcW w:w="1704" w:type="dxa"/>
            <w:gridSpan w:val="2"/>
          </w:tcPr>
          <w:p w:rsidR="007D547F" w:rsidRDefault="007D547F" w:rsidP="00C017D3">
            <w:r>
              <w:t>Упр.7с.93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6061C1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6061C1" w:rsidRDefault="007D547F" w:rsidP="00110D7B"/>
        </w:tc>
      </w:tr>
      <w:tr w:rsidR="007D547F" w:rsidRPr="006061C1">
        <w:trPr>
          <w:trHeight w:val="83"/>
        </w:trPr>
        <w:tc>
          <w:tcPr>
            <w:tcW w:w="709" w:type="dxa"/>
            <w:gridSpan w:val="2"/>
          </w:tcPr>
          <w:p w:rsidR="007D547F" w:rsidRDefault="007D547F" w:rsidP="00C245BF">
            <w:r>
              <w:t>112</w:t>
            </w:r>
          </w:p>
        </w:tc>
        <w:tc>
          <w:tcPr>
            <w:tcW w:w="1524" w:type="dxa"/>
          </w:tcPr>
          <w:p w:rsidR="007D547F" w:rsidRDefault="007D547F" w:rsidP="0021182B">
            <w:r>
              <w:t>О</w:t>
            </w:r>
            <w:r w:rsidRPr="009A6175">
              <w:t>тзыв о книге и фильме</w:t>
            </w:r>
          </w:p>
          <w:p w:rsidR="007D547F" w:rsidRPr="009A6175" w:rsidRDefault="007D547F" w:rsidP="0021182B">
            <w:r>
              <w:t>Развитие навыков ПР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9A6175">
            <w:r w:rsidRPr="009A6175">
              <w:t>Лексика для написания отзыва о фильме или книге</w:t>
            </w:r>
          </w:p>
          <w:p w:rsidR="007D547F" w:rsidRPr="009A6175" w:rsidRDefault="007D547F" w:rsidP="009A6175">
            <w:r w:rsidRPr="009A6175">
              <w:t>Типы фильмов</w:t>
            </w:r>
          </w:p>
          <w:p w:rsidR="007D547F" w:rsidRPr="009A6175" w:rsidRDefault="007D547F" w:rsidP="009A6175">
            <w:r w:rsidRPr="009A6175">
              <w:t>Упр.2с.89</w:t>
            </w:r>
          </w:p>
          <w:p w:rsidR="007D547F" w:rsidRDefault="007D547F" w:rsidP="004932EF"/>
        </w:tc>
        <w:tc>
          <w:tcPr>
            <w:tcW w:w="1559" w:type="dxa"/>
          </w:tcPr>
          <w:p w:rsidR="007D547F" w:rsidRDefault="007D547F" w:rsidP="00D84271">
            <w:r>
              <w:t>Упр.3с.89</w:t>
            </w:r>
          </w:p>
        </w:tc>
        <w:tc>
          <w:tcPr>
            <w:tcW w:w="1508" w:type="dxa"/>
          </w:tcPr>
          <w:p w:rsidR="007D547F" w:rsidRDefault="007D547F" w:rsidP="00C017D3">
            <w:r>
              <w:t>Анализ образца</w:t>
            </w:r>
          </w:p>
          <w:p w:rsidR="007D547F" w:rsidRDefault="007D547F" w:rsidP="00C017D3">
            <w:r>
              <w:t>Упр.1ас.88</w:t>
            </w:r>
          </w:p>
        </w:tc>
        <w:tc>
          <w:tcPr>
            <w:tcW w:w="1846" w:type="dxa"/>
            <w:gridSpan w:val="2"/>
          </w:tcPr>
          <w:p w:rsidR="007D547F" w:rsidRDefault="007D547F" w:rsidP="00AD4831">
            <w:r>
              <w:t>Чтение-множеств. в</w:t>
            </w:r>
            <w:r w:rsidRPr="00D756F1">
              <w:t>ыбор</w:t>
            </w:r>
          </w:p>
          <w:p w:rsidR="007D547F" w:rsidRPr="00D756F1" w:rsidRDefault="007D547F" w:rsidP="00AD4831">
            <w:r>
              <w:t>Упр.1bс.88</w:t>
            </w:r>
          </w:p>
        </w:tc>
        <w:tc>
          <w:tcPr>
            <w:tcW w:w="1844" w:type="dxa"/>
          </w:tcPr>
          <w:p w:rsidR="007D547F" w:rsidRDefault="007D547F" w:rsidP="00F62E49"/>
        </w:tc>
        <w:tc>
          <w:tcPr>
            <w:tcW w:w="1704" w:type="dxa"/>
            <w:gridSpan w:val="2"/>
          </w:tcPr>
          <w:p w:rsidR="007D547F" w:rsidRDefault="007D547F" w:rsidP="00C017D3">
            <w:r>
              <w:t>Личное письмо</w:t>
            </w:r>
          </w:p>
          <w:p w:rsidR="007D547F" w:rsidRDefault="007D547F" w:rsidP="00C017D3">
            <w:r>
              <w:t>Упр.4с.89</w:t>
            </w:r>
          </w:p>
          <w:p w:rsidR="007D547F" w:rsidRDefault="007D547F" w:rsidP="00D756F1">
            <w:r>
              <w:t>Правила написания отзыва</w:t>
            </w:r>
          </w:p>
          <w:p w:rsidR="007D547F" w:rsidRDefault="007D547F" w:rsidP="00D756F1">
            <w:r>
              <w:t>С.88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6061C1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6061C1" w:rsidRDefault="007D547F" w:rsidP="00110D7B"/>
        </w:tc>
      </w:tr>
      <w:tr w:rsidR="007D547F" w:rsidRPr="006061C1">
        <w:trPr>
          <w:trHeight w:val="83"/>
        </w:trPr>
        <w:tc>
          <w:tcPr>
            <w:tcW w:w="709" w:type="dxa"/>
            <w:gridSpan w:val="2"/>
          </w:tcPr>
          <w:p w:rsidR="007D547F" w:rsidRDefault="007D547F" w:rsidP="00C245BF">
            <w:r>
              <w:t>113</w:t>
            </w:r>
          </w:p>
        </w:tc>
        <w:tc>
          <w:tcPr>
            <w:tcW w:w="1524" w:type="dxa"/>
          </w:tcPr>
          <w:p w:rsidR="007D547F" w:rsidRPr="00D756F1" w:rsidRDefault="007D547F" w:rsidP="00D756F1">
            <w:r w:rsidRPr="00D756F1">
              <w:t>«Зеленые» проблемы</w:t>
            </w:r>
          </w:p>
          <w:p w:rsidR="007D547F" w:rsidRDefault="007D547F" w:rsidP="00D756F1">
            <w:r w:rsidRPr="00D756F1">
              <w:t>Экотуризм</w:t>
            </w:r>
          </w:p>
          <w:p w:rsidR="007D547F" w:rsidRDefault="007D547F" w:rsidP="00D756F1">
            <w:r>
              <w:t>Развитие навыков УР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Pr="009A6175" w:rsidRDefault="007D547F" w:rsidP="009A6175">
            <w:r>
              <w:t>Лексика по тексту</w:t>
            </w:r>
          </w:p>
        </w:tc>
        <w:tc>
          <w:tcPr>
            <w:tcW w:w="1559" w:type="dxa"/>
          </w:tcPr>
          <w:p w:rsidR="007D547F" w:rsidRDefault="007D547F" w:rsidP="00D84271"/>
        </w:tc>
        <w:tc>
          <w:tcPr>
            <w:tcW w:w="1508" w:type="dxa"/>
          </w:tcPr>
          <w:p w:rsidR="007D547F" w:rsidRDefault="007D547F" w:rsidP="00C017D3">
            <w:r>
              <w:t>Описание иллюстра-ции и срав-</w:t>
            </w:r>
          </w:p>
          <w:p w:rsidR="007D547F" w:rsidRDefault="007D547F" w:rsidP="00C017D3">
            <w:r>
              <w:t>нение со своими предпочте-ниями в отдыхе</w:t>
            </w:r>
          </w:p>
          <w:p w:rsidR="007D547F" w:rsidRDefault="007D547F" w:rsidP="00C017D3">
            <w:r>
              <w:t>упр.1,2с.94</w:t>
            </w:r>
          </w:p>
          <w:p w:rsidR="007D547F" w:rsidRDefault="007D547F" w:rsidP="00C017D3">
            <w:r>
              <w:t>пересказ текстаупр.4с.94</w:t>
            </w:r>
          </w:p>
        </w:tc>
        <w:tc>
          <w:tcPr>
            <w:tcW w:w="1846" w:type="dxa"/>
            <w:gridSpan w:val="2"/>
          </w:tcPr>
          <w:p w:rsidR="007D547F" w:rsidRDefault="007D547F" w:rsidP="00AD4831">
            <w:r>
              <w:t>Чтение с пониманим полной информации</w:t>
            </w:r>
          </w:p>
          <w:p w:rsidR="007D547F" w:rsidRDefault="007D547F" w:rsidP="00AD4831">
            <w:r>
              <w:t>множест.выбор</w:t>
            </w:r>
          </w:p>
          <w:p w:rsidR="007D547F" w:rsidRDefault="007D547F" w:rsidP="00AD4831">
            <w:r>
              <w:t>упр.3с.94</w:t>
            </w:r>
          </w:p>
          <w:p w:rsidR="007D547F" w:rsidRPr="00D756F1" w:rsidRDefault="007D547F" w:rsidP="00AD4831">
            <w:r>
              <w:t>Упр.5с.94</w:t>
            </w:r>
          </w:p>
        </w:tc>
        <w:tc>
          <w:tcPr>
            <w:tcW w:w="1844" w:type="dxa"/>
          </w:tcPr>
          <w:p w:rsidR="007D547F" w:rsidRDefault="007D547F" w:rsidP="00F62E49"/>
        </w:tc>
        <w:tc>
          <w:tcPr>
            <w:tcW w:w="1704" w:type="dxa"/>
            <w:gridSpan w:val="2"/>
          </w:tcPr>
          <w:p w:rsidR="007D547F" w:rsidRDefault="007D547F" w:rsidP="00C017D3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6061C1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6061C1" w:rsidRDefault="007D547F" w:rsidP="00110D7B"/>
        </w:tc>
      </w:tr>
      <w:tr w:rsidR="007D547F" w:rsidRPr="00F0563D">
        <w:trPr>
          <w:trHeight w:val="83"/>
        </w:trPr>
        <w:tc>
          <w:tcPr>
            <w:tcW w:w="709" w:type="dxa"/>
            <w:gridSpan w:val="2"/>
          </w:tcPr>
          <w:p w:rsidR="007D547F" w:rsidRDefault="007D547F" w:rsidP="00C245BF">
            <w:r>
              <w:t>114</w:t>
            </w:r>
          </w:p>
        </w:tc>
        <w:tc>
          <w:tcPr>
            <w:tcW w:w="1524" w:type="dxa"/>
          </w:tcPr>
          <w:p w:rsidR="007D547F" w:rsidRPr="00D756F1" w:rsidRDefault="007D547F" w:rsidP="00D756F1">
            <w:r>
              <w:t>Урок обобщения и систематизации изученного материала Подготовка к тесту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9A6175">
            <w:r>
              <w:t>Лексика по теме «Путешествие</w:t>
            </w:r>
          </w:p>
          <w:p w:rsidR="007D547F" w:rsidRPr="000E3B5C" w:rsidRDefault="007D547F" w:rsidP="00F0563D">
            <w:r>
              <w:t>Наречия</w:t>
            </w:r>
            <w:r w:rsidRPr="000E3B5C">
              <w:t xml:space="preserve"> </w:t>
            </w:r>
          </w:p>
          <w:p w:rsidR="007D547F" w:rsidRDefault="007D547F" w:rsidP="00C2386F">
            <w:r>
              <w:t>Словообразо-вание</w:t>
            </w:r>
          </w:p>
          <w:p w:rsidR="007D547F" w:rsidRPr="00C2386F" w:rsidRDefault="007D547F" w:rsidP="009A6175"/>
        </w:tc>
        <w:tc>
          <w:tcPr>
            <w:tcW w:w="1559" w:type="dxa"/>
          </w:tcPr>
          <w:p w:rsidR="007D547F" w:rsidRDefault="007D547F" w:rsidP="00D84271">
            <w:r>
              <w:t>Наречия степени,</w:t>
            </w:r>
          </w:p>
          <w:p w:rsidR="007D547F" w:rsidRDefault="007D547F" w:rsidP="00D84271">
            <w:r>
              <w:t>Словообразование</w:t>
            </w:r>
          </w:p>
          <w:p w:rsidR="007D547F" w:rsidRPr="00F0563D" w:rsidRDefault="007D547F" w:rsidP="00D84271">
            <w:r w:rsidRPr="006061C1">
              <w:t>Выражения</w:t>
            </w:r>
            <w:r w:rsidRPr="006061C1">
              <w:rPr>
                <w:rFonts w:ascii="GillSans" w:hAnsi="GillSans" w:cs="GillSans"/>
                <w:color w:val="00FFFF"/>
                <w:lang w:val="en-US"/>
              </w:rPr>
              <w:t xml:space="preserve"> </w:t>
            </w:r>
            <w:r w:rsidRPr="006061C1">
              <w:rPr>
                <w:lang w:val="en-US"/>
              </w:rPr>
              <w:t>be/get used to</w:t>
            </w:r>
            <w:r w:rsidRPr="006061C1">
              <w:rPr>
                <w:b/>
                <w:bCs/>
                <w:lang w:val="en-US"/>
              </w:rPr>
              <w:t xml:space="preserve">, </w:t>
            </w:r>
            <w:r w:rsidRPr="006061C1">
              <w:rPr>
                <w:lang w:val="en-US"/>
              </w:rPr>
              <w:t>used to</w:t>
            </w:r>
            <w:r w:rsidRPr="006061C1">
              <w:rPr>
                <w:b/>
                <w:bCs/>
                <w:lang w:val="en-US"/>
              </w:rPr>
              <w:t xml:space="preserve">, </w:t>
            </w:r>
            <w:r w:rsidRPr="006061C1">
              <w:rPr>
                <w:lang w:val="en-US"/>
              </w:rPr>
              <w:t>would</w:t>
            </w:r>
          </w:p>
        </w:tc>
        <w:tc>
          <w:tcPr>
            <w:tcW w:w="1508" w:type="dxa"/>
          </w:tcPr>
          <w:p w:rsidR="007D547F" w:rsidRPr="00F0563D" w:rsidRDefault="007D547F" w:rsidP="00C017D3">
            <w:pPr>
              <w:rPr>
                <w:lang w:val="en-US"/>
              </w:rPr>
            </w:pPr>
          </w:p>
        </w:tc>
        <w:tc>
          <w:tcPr>
            <w:tcW w:w="1846" w:type="dxa"/>
            <w:gridSpan w:val="2"/>
          </w:tcPr>
          <w:p w:rsidR="007D547F" w:rsidRPr="00F0563D" w:rsidRDefault="007D547F" w:rsidP="00AD4831">
            <w:pPr>
              <w:rPr>
                <w:lang w:val="en-US"/>
              </w:rPr>
            </w:pPr>
          </w:p>
        </w:tc>
        <w:tc>
          <w:tcPr>
            <w:tcW w:w="1844" w:type="dxa"/>
          </w:tcPr>
          <w:p w:rsidR="007D547F" w:rsidRPr="00F0563D" w:rsidRDefault="007D547F" w:rsidP="00F62E49">
            <w:pPr>
              <w:rPr>
                <w:lang w:val="en-US"/>
              </w:rPr>
            </w:pPr>
          </w:p>
        </w:tc>
        <w:tc>
          <w:tcPr>
            <w:tcW w:w="1704" w:type="dxa"/>
            <w:gridSpan w:val="2"/>
          </w:tcPr>
          <w:p w:rsidR="007D547F" w:rsidRDefault="007D547F" w:rsidP="00F0563D">
            <w:r>
              <w:t>Алгоритм написания</w:t>
            </w:r>
          </w:p>
          <w:p w:rsidR="007D547F" w:rsidRPr="00F0563D" w:rsidRDefault="007D547F" w:rsidP="00F0563D">
            <w:r>
              <w:t>разных типов писем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F0563D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F0563D" w:rsidRDefault="007D547F" w:rsidP="00110D7B"/>
        </w:tc>
      </w:tr>
      <w:tr w:rsidR="007D547F" w:rsidRPr="00C2386F">
        <w:trPr>
          <w:trHeight w:val="3078"/>
        </w:trPr>
        <w:tc>
          <w:tcPr>
            <w:tcW w:w="709" w:type="dxa"/>
            <w:gridSpan w:val="2"/>
          </w:tcPr>
          <w:p w:rsidR="007D547F" w:rsidRDefault="007D547F" w:rsidP="00C245BF">
            <w:r>
              <w:t>115</w:t>
            </w:r>
          </w:p>
        </w:tc>
        <w:tc>
          <w:tcPr>
            <w:tcW w:w="1524" w:type="dxa"/>
          </w:tcPr>
          <w:p w:rsidR="007D547F" w:rsidRDefault="007D547F" w:rsidP="00D756F1">
            <w:r w:rsidRPr="00F0563D">
              <w:t>Проверь себя!</w:t>
            </w:r>
            <w:r w:rsidRPr="0063341C">
              <w:t xml:space="preserve"> Контроль лексико-грамматичес</w:t>
            </w:r>
            <w:r>
              <w:t>-</w:t>
            </w:r>
            <w:r w:rsidRPr="0063341C">
              <w:t>ких навыков</w:t>
            </w:r>
            <w:r>
              <w:t xml:space="preserve"> и чтения</w:t>
            </w:r>
          </w:p>
          <w:p w:rsidR="007D547F" w:rsidRPr="00F0563D" w:rsidRDefault="007D547F" w:rsidP="00D756F1"/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9A6175">
            <w:r>
              <w:t>Упр.1с.95</w:t>
            </w:r>
          </w:p>
          <w:p w:rsidR="007D547F" w:rsidRDefault="007D547F" w:rsidP="009A6175">
            <w:r>
              <w:t>Словообразо-вание упр.5с.95</w:t>
            </w:r>
          </w:p>
        </w:tc>
        <w:tc>
          <w:tcPr>
            <w:tcW w:w="1559" w:type="dxa"/>
          </w:tcPr>
          <w:p w:rsidR="007D547F" w:rsidRDefault="007D547F" w:rsidP="00D84271">
            <w:r>
              <w:t>Предлоги</w:t>
            </w:r>
          </w:p>
          <w:p w:rsidR="007D547F" w:rsidRDefault="007D547F" w:rsidP="00D84271">
            <w:r>
              <w:t>Наречия</w:t>
            </w:r>
          </w:p>
          <w:p w:rsidR="007D547F" w:rsidRDefault="007D547F" w:rsidP="00D84271">
            <w:r>
              <w:t>Трансформация предло-жений</w:t>
            </w:r>
          </w:p>
          <w:p w:rsidR="007D547F" w:rsidRDefault="007D547F" w:rsidP="00C2386F">
            <w:r w:rsidRPr="006061C1">
              <w:t>Выражения</w:t>
            </w:r>
            <w:r w:rsidRPr="000E3B5C">
              <w:rPr>
                <w:rFonts w:ascii="GillSans" w:hAnsi="GillSans" w:cs="GillSans"/>
                <w:color w:val="00FFFF"/>
              </w:rPr>
              <w:t xml:space="preserve"> </w:t>
            </w:r>
            <w:r w:rsidRPr="006061C1">
              <w:rPr>
                <w:lang w:val="en-US"/>
              </w:rPr>
              <w:t>be</w:t>
            </w:r>
            <w:r w:rsidRPr="000E3B5C">
              <w:t>/</w:t>
            </w:r>
            <w:r w:rsidRPr="006061C1">
              <w:rPr>
                <w:lang w:val="en-US"/>
              </w:rPr>
              <w:t>get</w:t>
            </w:r>
            <w:r w:rsidRPr="000E3B5C">
              <w:t xml:space="preserve"> </w:t>
            </w:r>
            <w:r w:rsidRPr="006061C1">
              <w:rPr>
                <w:lang w:val="en-US"/>
              </w:rPr>
              <w:t>used</w:t>
            </w:r>
            <w:r w:rsidRPr="000E3B5C">
              <w:t xml:space="preserve"> </w:t>
            </w:r>
            <w:r w:rsidRPr="006061C1">
              <w:rPr>
                <w:lang w:val="en-US"/>
              </w:rPr>
              <w:t>to</w:t>
            </w:r>
            <w:r w:rsidRPr="000E3B5C">
              <w:rPr>
                <w:b/>
                <w:bCs/>
              </w:rPr>
              <w:t xml:space="preserve">, </w:t>
            </w:r>
            <w:r w:rsidRPr="006061C1">
              <w:rPr>
                <w:lang w:val="en-US"/>
              </w:rPr>
              <w:t>used</w:t>
            </w:r>
            <w:r w:rsidRPr="000E3B5C">
              <w:t xml:space="preserve"> </w:t>
            </w:r>
            <w:r w:rsidRPr="006061C1">
              <w:rPr>
                <w:lang w:val="en-US"/>
              </w:rPr>
              <w:t>to</w:t>
            </w:r>
            <w:r w:rsidRPr="000E3B5C">
              <w:rPr>
                <w:b/>
                <w:bCs/>
              </w:rPr>
              <w:t xml:space="preserve">, </w:t>
            </w:r>
            <w:r w:rsidRPr="006061C1">
              <w:rPr>
                <w:lang w:val="en-US"/>
              </w:rPr>
              <w:t>would</w:t>
            </w:r>
          </w:p>
          <w:p w:rsidR="007D547F" w:rsidRDefault="007D547F" w:rsidP="00C2386F">
            <w:r>
              <w:t>Упр.2,3,4,6</w:t>
            </w:r>
          </w:p>
          <w:p w:rsidR="007D547F" w:rsidRPr="00C2386F" w:rsidRDefault="007D547F" w:rsidP="00C2386F">
            <w:r>
              <w:t>с.95</w:t>
            </w:r>
          </w:p>
          <w:p w:rsidR="007D547F" w:rsidRPr="00F0563D" w:rsidRDefault="007D547F" w:rsidP="00C2386F">
            <w:pPr>
              <w:rPr>
                <w:lang w:val="en-US"/>
              </w:rPr>
            </w:pPr>
          </w:p>
          <w:p w:rsidR="007D547F" w:rsidRPr="00C2386F" w:rsidRDefault="007D547F" w:rsidP="00D84271">
            <w:pPr>
              <w:rPr>
                <w:lang w:val="en-US"/>
              </w:rPr>
            </w:pPr>
          </w:p>
          <w:p w:rsidR="007D547F" w:rsidRPr="00C2386F" w:rsidRDefault="007D547F" w:rsidP="00D84271">
            <w:pPr>
              <w:rPr>
                <w:lang w:val="en-US"/>
              </w:rPr>
            </w:pPr>
          </w:p>
        </w:tc>
        <w:tc>
          <w:tcPr>
            <w:tcW w:w="1508" w:type="dxa"/>
          </w:tcPr>
          <w:p w:rsidR="007D547F" w:rsidRPr="00C2386F" w:rsidRDefault="007D547F" w:rsidP="00C017D3">
            <w:pPr>
              <w:rPr>
                <w:lang w:val="en-US"/>
              </w:rPr>
            </w:pPr>
          </w:p>
        </w:tc>
        <w:tc>
          <w:tcPr>
            <w:tcW w:w="1846" w:type="dxa"/>
            <w:gridSpan w:val="2"/>
          </w:tcPr>
          <w:p w:rsidR="007D547F" w:rsidRPr="00C2386F" w:rsidRDefault="007D547F" w:rsidP="00AD4831">
            <w:pPr>
              <w:rPr>
                <w:lang w:val="en-US"/>
              </w:rPr>
            </w:pPr>
          </w:p>
        </w:tc>
        <w:tc>
          <w:tcPr>
            <w:tcW w:w="1844" w:type="dxa"/>
          </w:tcPr>
          <w:p w:rsidR="007D547F" w:rsidRPr="00C2386F" w:rsidRDefault="007D547F" w:rsidP="00F62E49">
            <w:pPr>
              <w:rPr>
                <w:lang w:val="en-US"/>
              </w:rPr>
            </w:pPr>
          </w:p>
        </w:tc>
        <w:tc>
          <w:tcPr>
            <w:tcW w:w="1704" w:type="dxa"/>
            <w:gridSpan w:val="2"/>
          </w:tcPr>
          <w:p w:rsidR="007D547F" w:rsidRPr="00C2386F" w:rsidRDefault="007D547F" w:rsidP="00C017D3">
            <w:pPr>
              <w:rPr>
                <w:lang w:val="en-US"/>
              </w:rPr>
            </w:pP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>
            <w:pPr>
              <w:rPr>
                <w:lang w:val="en-US"/>
              </w:rPr>
            </w:pPr>
          </w:p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>
            <w:pPr>
              <w:rPr>
                <w:lang w:val="en-US"/>
              </w:rPr>
            </w:pPr>
          </w:p>
        </w:tc>
      </w:tr>
      <w:tr w:rsidR="007D547F" w:rsidRPr="00C2386F">
        <w:trPr>
          <w:trHeight w:val="3078"/>
        </w:trPr>
        <w:tc>
          <w:tcPr>
            <w:tcW w:w="709" w:type="dxa"/>
            <w:gridSpan w:val="2"/>
          </w:tcPr>
          <w:p w:rsidR="007D547F" w:rsidRDefault="007D547F" w:rsidP="00C245BF">
            <w:r>
              <w:t>116</w:t>
            </w:r>
          </w:p>
        </w:tc>
        <w:tc>
          <w:tcPr>
            <w:tcW w:w="1524" w:type="dxa"/>
          </w:tcPr>
          <w:p w:rsidR="007D547F" w:rsidRPr="0065186B" w:rsidRDefault="007D547F" w:rsidP="00C2386F">
            <w:r w:rsidRPr="0065186B">
              <w:t>Проверь себя!</w:t>
            </w:r>
          </w:p>
          <w:p w:rsidR="007D547F" w:rsidRPr="00F0563D" w:rsidRDefault="007D547F" w:rsidP="00C2386F">
            <w:r w:rsidRPr="0065186B">
              <w:t>Контроль навыков  УР и ПР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9A6175"/>
        </w:tc>
        <w:tc>
          <w:tcPr>
            <w:tcW w:w="1559" w:type="dxa"/>
          </w:tcPr>
          <w:p w:rsidR="007D547F" w:rsidRDefault="007D547F" w:rsidP="00D84271"/>
        </w:tc>
        <w:tc>
          <w:tcPr>
            <w:tcW w:w="1508" w:type="dxa"/>
          </w:tcPr>
          <w:p w:rsidR="007D547F" w:rsidRDefault="007D547F" w:rsidP="00C017D3">
            <w:r>
              <w:t>Сообщение по теме:МР</w:t>
            </w:r>
          </w:p>
          <w:p w:rsidR="007D547F" w:rsidRDefault="007D547F" w:rsidP="00C017D3">
            <w:r>
              <w:t>Фестивали и праздно-вания</w:t>
            </w:r>
          </w:p>
          <w:p w:rsidR="007D547F" w:rsidRDefault="007D547F" w:rsidP="00C017D3">
            <w:r>
              <w:t>Отдых и пу-</w:t>
            </w:r>
          </w:p>
          <w:p w:rsidR="007D547F" w:rsidRDefault="007D547F" w:rsidP="00C017D3">
            <w:r>
              <w:t>тешествие</w:t>
            </w:r>
          </w:p>
          <w:p w:rsidR="007D547F" w:rsidRDefault="007D547F" w:rsidP="00C017D3">
            <w:r>
              <w:t>ДР-расспросить и пореко-мендовать с.95</w:t>
            </w:r>
          </w:p>
          <w:p w:rsidR="007D547F" w:rsidRPr="00C2386F" w:rsidRDefault="007D547F" w:rsidP="00C017D3"/>
        </w:tc>
        <w:tc>
          <w:tcPr>
            <w:tcW w:w="1846" w:type="dxa"/>
            <w:gridSpan w:val="2"/>
          </w:tcPr>
          <w:p w:rsidR="007D547F" w:rsidRPr="00C2386F" w:rsidRDefault="007D547F" w:rsidP="00AD4831"/>
        </w:tc>
        <w:tc>
          <w:tcPr>
            <w:tcW w:w="1844" w:type="dxa"/>
          </w:tcPr>
          <w:p w:rsidR="007D547F" w:rsidRPr="00C2386F" w:rsidRDefault="007D547F" w:rsidP="00F62E49"/>
        </w:tc>
        <w:tc>
          <w:tcPr>
            <w:tcW w:w="1704" w:type="dxa"/>
            <w:gridSpan w:val="2"/>
          </w:tcPr>
          <w:p w:rsidR="007D547F" w:rsidRDefault="007D547F" w:rsidP="00C017D3">
            <w:r>
              <w:t>Письмо-описание интересного места в моей стране(с использованием техник описания и рассказа)</w:t>
            </w:r>
          </w:p>
          <w:p w:rsidR="007D547F" w:rsidRPr="00C2386F" w:rsidRDefault="007D547F" w:rsidP="00C017D3">
            <w:r>
              <w:t>С.95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652"/>
        </w:trPr>
        <w:tc>
          <w:tcPr>
            <w:tcW w:w="709" w:type="dxa"/>
            <w:gridSpan w:val="2"/>
          </w:tcPr>
          <w:p w:rsidR="007D547F" w:rsidRDefault="007D547F" w:rsidP="00C245BF">
            <w:r>
              <w:t>117</w:t>
            </w:r>
          </w:p>
        </w:tc>
        <w:tc>
          <w:tcPr>
            <w:tcW w:w="1524" w:type="dxa"/>
          </w:tcPr>
          <w:p w:rsidR="007D547F" w:rsidRDefault="007D547F" w:rsidP="00C2386F">
            <w:r>
              <w:t xml:space="preserve">Урок </w:t>
            </w:r>
          </w:p>
          <w:p w:rsidR="007D547F" w:rsidRPr="0065186B" w:rsidRDefault="007D547F" w:rsidP="00C2386F">
            <w:r>
              <w:t xml:space="preserve">коррекции основных ошибок 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9A6175"/>
        </w:tc>
        <w:tc>
          <w:tcPr>
            <w:tcW w:w="1559" w:type="dxa"/>
          </w:tcPr>
          <w:p w:rsidR="007D547F" w:rsidRDefault="007D547F" w:rsidP="00D84271"/>
        </w:tc>
        <w:tc>
          <w:tcPr>
            <w:tcW w:w="1508" w:type="dxa"/>
          </w:tcPr>
          <w:p w:rsidR="007D547F" w:rsidRDefault="007D547F" w:rsidP="00C017D3"/>
        </w:tc>
        <w:tc>
          <w:tcPr>
            <w:tcW w:w="1846" w:type="dxa"/>
            <w:gridSpan w:val="2"/>
          </w:tcPr>
          <w:p w:rsidR="007D547F" w:rsidRPr="00C2386F" w:rsidRDefault="007D547F" w:rsidP="00AD4831"/>
        </w:tc>
        <w:tc>
          <w:tcPr>
            <w:tcW w:w="1844" w:type="dxa"/>
          </w:tcPr>
          <w:p w:rsidR="007D547F" w:rsidRPr="00C2386F" w:rsidRDefault="007D547F" w:rsidP="00F62E49"/>
        </w:tc>
        <w:tc>
          <w:tcPr>
            <w:tcW w:w="1704" w:type="dxa"/>
            <w:gridSpan w:val="2"/>
          </w:tcPr>
          <w:p w:rsidR="007D547F" w:rsidRDefault="007D547F" w:rsidP="00C017D3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652"/>
        </w:trPr>
        <w:tc>
          <w:tcPr>
            <w:tcW w:w="709" w:type="dxa"/>
            <w:gridSpan w:val="2"/>
          </w:tcPr>
          <w:p w:rsidR="007D547F" w:rsidRDefault="007D547F" w:rsidP="00C245BF">
            <w:r>
              <w:t>118</w:t>
            </w:r>
          </w:p>
        </w:tc>
        <w:tc>
          <w:tcPr>
            <w:tcW w:w="1524" w:type="dxa"/>
          </w:tcPr>
          <w:p w:rsidR="007D547F" w:rsidRDefault="007D547F" w:rsidP="00C2386F">
            <w:r w:rsidRPr="00A04ABD">
              <w:t>Готовимся к ЕГЭ</w:t>
            </w:r>
            <w:r>
              <w:t>:</w:t>
            </w:r>
          </w:p>
          <w:p w:rsidR="007D547F" w:rsidRDefault="007D547F" w:rsidP="00C2386F">
            <w:r>
              <w:t>Чтение и аудирование</w:t>
            </w:r>
          </w:p>
          <w:p w:rsidR="007D547F" w:rsidRPr="00A04ABD" w:rsidRDefault="007D547F" w:rsidP="00C2386F"/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9A6175"/>
        </w:tc>
        <w:tc>
          <w:tcPr>
            <w:tcW w:w="1559" w:type="dxa"/>
          </w:tcPr>
          <w:p w:rsidR="007D547F" w:rsidRDefault="007D547F" w:rsidP="00D84271"/>
        </w:tc>
        <w:tc>
          <w:tcPr>
            <w:tcW w:w="1508" w:type="dxa"/>
          </w:tcPr>
          <w:p w:rsidR="007D547F" w:rsidRDefault="007D547F" w:rsidP="00C017D3"/>
        </w:tc>
        <w:tc>
          <w:tcPr>
            <w:tcW w:w="1846" w:type="dxa"/>
            <w:gridSpan w:val="2"/>
          </w:tcPr>
          <w:p w:rsidR="007D547F" w:rsidRDefault="007D547F" w:rsidP="00AD4831">
            <w:r>
              <w:t>Чтение с пониманием основного содержания</w:t>
            </w:r>
          </w:p>
          <w:p w:rsidR="007D547F" w:rsidRDefault="007D547F" w:rsidP="00AD4831">
            <w:r>
              <w:t>(установление соответствий)</w:t>
            </w:r>
          </w:p>
          <w:p w:rsidR="007D547F" w:rsidRPr="00C2386F" w:rsidRDefault="007D547F" w:rsidP="00AD4831">
            <w:r>
              <w:t>с.96</w:t>
            </w:r>
          </w:p>
        </w:tc>
        <w:tc>
          <w:tcPr>
            <w:tcW w:w="1844" w:type="dxa"/>
          </w:tcPr>
          <w:p w:rsidR="007D547F" w:rsidRDefault="007D547F" w:rsidP="00F62E49">
            <w:r>
              <w:t>Аудирование с пониманием точной информации</w:t>
            </w:r>
          </w:p>
          <w:p w:rsidR="007D547F" w:rsidRDefault="007D547F" w:rsidP="00F62E49">
            <w:r>
              <w:t>(множ.выбор)</w:t>
            </w:r>
          </w:p>
          <w:p w:rsidR="007D547F" w:rsidRPr="00C2386F" w:rsidRDefault="007D547F" w:rsidP="00F62E49">
            <w:r>
              <w:t>с.98</w:t>
            </w:r>
          </w:p>
        </w:tc>
        <w:tc>
          <w:tcPr>
            <w:tcW w:w="1704" w:type="dxa"/>
            <w:gridSpan w:val="2"/>
          </w:tcPr>
          <w:p w:rsidR="007D547F" w:rsidRDefault="007D547F" w:rsidP="00C017D3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652"/>
        </w:trPr>
        <w:tc>
          <w:tcPr>
            <w:tcW w:w="709" w:type="dxa"/>
            <w:gridSpan w:val="2"/>
          </w:tcPr>
          <w:p w:rsidR="007D547F" w:rsidRDefault="007D547F" w:rsidP="00C245BF">
            <w:r>
              <w:t>119</w:t>
            </w:r>
          </w:p>
        </w:tc>
        <w:tc>
          <w:tcPr>
            <w:tcW w:w="1524" w:type="dxa"/>
          </w:tcPr>
          <w:p w:rsidR="007D547F" w:rsidRDefault="007D547F" w:rsidP="00A04ABD">
            <w:r w:rsidRPr="00A04ABD">
              <w:t>Готовимся к ЕГЭ</w:t>
            </w:r>
            <w:r>
              <w:t>:</w:t>
            </w:r>
          </w:p>
          <w:p w:rsidR="007D547F" w:rsidRPr="00A04ABD" w:rsidRDefault="007D547F" w:rsidP="00C2386F">
            <w:r>
              <w:t>Лексика и грамматика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9A6175">
            <w:r>
              <w:t>Словообразо-вание Part2с.97</w:t>
            </w:r>
          </w:p>
        </w:tc>
        <w:tc>
          <w:tcPr>
            <w:tcW w:w="1559" w:type="dxa"/>
          </w:tcPr>
          <w:p w:rsidR="007D547F" w:rsidRPr="000B0246" w:rsidRDefault="007D547F" w:rsidP="00D84271">
            <w:r>
              <w:t>Видо-временные фыормы  глагола и т.д.Part1с.97</w:t>
            </w:r>
          </w:p>
        </w:tc>
        <w:tc>
          <w:tcPr>
            <w:tcW w:w="1508" w:type="dxa"/>
          </w:tcPr>
          <w:p w:rsidR="007D547F" w:rsidRDefault="007D547F" w:rsidP="00C017D3"/>
        </w:tc>
        <w:tc>
          <w:tcPr>
            <w:tcW w:w="1846" w:type="dxa"/>
            <w:gridSpan w:val="2"/>
          </w:tcPr>
          <w:p w:rsidR="007D547F" w:rsidRDefault="007D547F" w:rsidP="00AD4831">
            <w:r>
              <w:t>Употребление лексических единиц с учетом сочетаемости слов Part2с.97</w:t>
            </w:r>
          </w:p>
        </w:tc>
        <w:tc>
          <w:tcPr>
            <w:tcW w:w="1844" w:type="dxa"/>
          </w:tcPr>
          <w:p w:rsidR="007D547F" w:rsidRDefault="007D547F" w:rsidP="00F62E49"/>
        </w:tc>
        <w:tc>
          <w:tcPr>
            <w:tcW w:w="1704" w:type="dxa"/>
            <w:gridSpan w:val="2"/>
          </w:tcPr>
          <w:p w:rsidR="007D547F" w:rsidRDefault="007D547F" w:rsidP="00C017D3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652"/>
        </w:trPr>
        <w:tc>
          <w:tcPr>
            <w:tcW w:w="709" w:type="dxa"/>
            <w:gridSpan w:val="2"/>
          </w:tcPr>
          <w:p w:rsidR="007D547F" w:rsidRDefault="007D547F" w:rsidP="00C245BF">
            <w:r>
              <w:t>120</w:t>
            </w:r>
          </w:p>
        </w:tc>
        <w:tc>
          <w:tcPr>
            <w:tcW w:w="1524" w:type="dxa"/>
          </w:tcPr>
          <w:p w:rsidR="007D547F" w:rsidRDefault="007D547F" w:rsidP="000B0246">
            <w:r w:rsidRPr="00A04ABD">
              <w:t>Готовимся к ЕГЭ</w:t>
            </w:r>
            <w:r>
              <w:t>:</w:t>
            </w:r>
          </w:p>
          <w:p w:rsidR="007D547F" w:rsidRPr="00A04ABD" w:rsidRDefault="007D547F" w:rsidP="00A04ABD">
            <w:r>
              <w:t>письмо и говорение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9A6175"/>
        </w:tc>
        <w:tc>
          <w:tcPr>
            <w:tcW w:w="1559" w:type="dxa"/>
          </w:tcPr>
          <w:p w:rsidR="007D547F" w:rsidRDefault="007D547F" w:rsidP="00D84271"/>
        </w:tc>
        <w:tc>
          <w:tcPr>
            <w:tcW w:w="1508" w:type="dxa"/>
          </w:tcPr>
          <w:p w:rsidR="007D547F" w:rsidRDefault="007D547F" w:rsidP="00C017D3">
            <w:r>
              <w:t>Монолог-е высказыва-ние по теме «Общественный транс-порт»с.98</w:t>
            </w:r>
          </w:p>
        </w:tc>
        <w:tc>
          <w:tcPr>
            <w:tcW w:w="1846" w:type="dxa"/>
            <w:gridSpan w:val="2"/>
          </w:tcPr>
          <w:p w:rsidR="007D547F" w:rsidRDefault="007D547F" w:rsidP="00AD4831"/>
        </w:tc>
        <w:tc>
          <w:tcPr>
            <w:tcW w:w="1844" w:type="dxa"/>
          </w:tcPr>
          <w:p w:rsidR="007D547F" w:rsidRDefault="007D547F" w:rsidP="00F62E49"/>
        </w:tc>
        <w:tc>
          <w:tcPr>
            <w:tcW w:w="1704" w:type="dxa"/>
            <w:gridSpan w:val="2"/>
          </w:tcPr>
          <w:p w:rsidR="007D547F" w:rsidRDefault="007D547F" w:rsidP="00C017D3">
            <w:r>
              <w:t>Личное письмо</w:t>
            </w:r>
          </w:p>
          <w:p w:rsidR="007D547F" w:rsidRDefault="007D547F" w:rsidP="00C017D3">
            <w:r>
              <w:t>С1</w:t>
            </w:r>
          </w:p>
          <w:p w:rsidR="007D547F" w:rsidRDefault="007D547F" w:rsidP="00C017D3">
            <w:r>
              <w:t>С.98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652"/>
        </w:trPr>
        <w:tc>
          <w:tcPr>
            <w:tcW w:w="709" w:type="dxa"/>
            <w:gridSpan w:val="2"/>
          </w:tcPr>
          <w:p w:rsidR="007D547F" w:rsidRPr="00A46508" w:rsidRDefault="007D547F" w:rsidP="00C245BF">
            <w:pPr>
              <w:rPr>
                <w:b/>
                <w:bCs/>
              </w:rPr>
            </w:pPr>
            <w:r w:rsidRPr="00A46508">
              <w:rPr>
                <w:b/>
                <w:bCs/>
              </w:rPr>
              <w:t>121</w:t>
            </w:r>
          </w:p>
        </w:tc>
        <w:tc>
          <w:tcPr>
            <w:tcW w:w="1524" w:type="dxa"/>
          </w:tcPr>
          <w:p w:rsidR="007D547F" w:rsidRPr="00A46508" w:rsidRDefault="007D547F" w:rsidP="000B0246">
            <w:pPr>
              <w:rPr>
                <w:b/>
                <w:bCs/>
              </w:rPr>
            </w:pPr>
            <w:r w:rsidRPr="00A46508">
              <w:rPr>
                <w:b/>
                <w:bCs/>
              </w:rPr>
              <w:t>Обучение</w:t>
            </w:r>
          </w:p>
          <w:p w:rsidR="007D547F" w:rsidRDefault="007D547F" w:rsidP="000B0246">
            <w:pPr>
              <w:rPr>
                <w:b/>
                <w:bCs/>
              </w:rPr>
            </w:pPr>
            <w:r w:rsidRPr="00A46508">
              <w:rPr>
                <w:b/>
                <w:bCs/>
              </w:rPr>
              <w:t>Образова</w:t>
            </w:r>
            <w:r>
              <w:rPr>
                <w:b/>
                <w:bCs/>
              </w:rPr>
              <w:t>-</w:t>
            </w:r>
            <w:r w:rsidRPr="00A46508">
              <w:rPr>
                <w:b/>
                <w:bCs/>
              </w:rPr>
              <w:t>ние</w:t>
            </w:r>
          </w:p>
          <w:p w:rsidR="007D547F" w:rsidRPr="00A04ABD" w:rsidRDefault="007D547F" w:rsidP="00A46508">
            <w:r>
              <w:t>Совершенствование навыков поискового чтения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9A6175">
            <w:r>
              <w:t>Лексика по тексту и теме</w:t>
            </w:r>
          </w:p>
          <w:p w:rsidR="007D547F" w:rsidRDefault="007D547F" w:rsidP="009A6175"/>
        </w:tc>
        <w:tc>
          <w:tcPr>
            <w:tcW w:w="1559" w:type="dxa"/>
          </w:tcPr>
          <w:p w:rsidR="007D547F" w:rsidRDefault="007D547F" w:rsidP="00D84271"/>
        </w:tc>
        <w:tc>
          <w:tcPr>
            <w:tcW w:w="1508" w:type="dxa"/>
          </w:tcPr>
          <w:p w:rsidR="007D547F" w:rsidRDefault="007D547F" w:rsidP="00C017D3">
            <w:r>
              <w:t>Школы-интернаты</w:t>
            </w:r>
          </w:p>
          <w:p w:rsidR="007D547F" w:rsidRDefault="007D547F" w:rsidP="00C017D3">
            <w:r>
              <w:t>Собствен-ное мнение</w:t>
            </w:r>
          </w:p>
        </w:tc>
        <w:tc>
          <w:tcPr>
            <w:tcW w:w="1846" w:type="dxa"/>
            <w:gridSpan w:val="2"/>
          </w:tcPr>
          <w:p w:rsidR="007D547F" w:rsidRDefault="007D547F" w:rsidP="00AD4831">
            <w:r>
              <w:t>Чтение с пониманием необходимой информации</w:t>
            </w:r>
          </w:p>
          <w:p w:rsidR="007D547F" w:rsidRDefault="007D547F" w:rsidP="00AD4831">
            <w:r>
              <w:t>С.142-143</w:t>
            </w:r>
          </w:p>
        </w:tc>
        <w:tc>
          <w:tcPr>
            <w:tcW w:w="1844" w:type="dxa"/>
          </w:tcPr>
          <w:p w:rsidR="007D547F" w:rsidRDefault="007D547F" w:rsidP="00F62E49"/>
        </w:tc>
        <w:tc>
          <w:tcPr>
            <w:tcW w:w="1704" w:type="dxa"/>
            <w:gridSpan w:val="2"/>
          </w:tcPr>
          <w:p w:rsidR="007D547F" w:rsidRDefault="007D547F" w:rsidP="00C017D3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652"/>
        </w:trPr>
        <w:tc>
          <w:tcPr>
            <w:tcW w:w="709" w:type="dxa"/>
            <w:gridSpan w:val="2"/>
          </w:tcPr>
          <w:p w:rsidR="007D547F" w:rsidRPr="00A46508" w:rsidRDefault="007D547F" w:rsidP="00C245BF">
            <w:pPr>
              <w:rPr>
                <w:b/>
                <w:bCs/>
              </w:rPr>
            </w:pPr>
            <w:r>
              <w:rPr>
                <w:b/>
                <w:bCs/>
              </w:rPr>
              <w:t>122</w:t>
            </w:r>
          </w:p>
        </w:tc>
        <w:tc>
          <w:tcPr>
            <w:tcW w:w="1524" w:type="dxa"/>
          </w:tcPr>
          <w:p w:rsidR="007D547F" w:rsidRDefault="007D547F" w:rsidP="000B0246">
            <w:r>
              <w:t>Повторяем грамматику</w:t>
            </w:r>
          </w:p>
          <w:p w:rsidR="007D547F" w:rsidRDefault="007D547F" w:rsidP="000B0246">
            <w:r>
              <w:t>Условные предложе-ния с нереальным</w:t>
            </w:r>
          </w:p>
          <w:p w:rsidR="007D547F" w:rsidRPr="00A04ABD" w:rsidRDefault="007D547F" w:rsidP="000B0246">
            <w:r>
              <w:t>действием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9A6175"/>
        </w:tc>
        <w:tc>
          <w:tcPr>
            <w:tcW w:w="1559" w:type="dxa"/>
          </w:tcPr>
          <w:p w:rsidR="007D547F" w:rsidRDefault="007D547F" w:rsidP="00D84271">
            <w:r>
              <w:t>Условные предложе-ния (Past wishes)</w:t>
            </w:r>
          </w:p>
          <w:p w:rsidR="007D547F" w:rsidRDefault="007D547F" w:rsidP="00D84271">
            <w:r>
              <w:t>Упр.A,B,C,Dс.144</w:t>
            </w:r>
          </w:p>
          <w:p w:rsidR="007D547F" w:rsidRPr="00E36F16" w:rsidRDefault="007D547F" w:rsidP="00D84271">
            <w:r>
              <w:rPr>
                <w:lang w:val="en-US"/>
              </w:rPr>
              <w:t>GrR</w:t>
            </w:r>
            <w:r w:rsidRPr="000E3B5C">
              <w:t xml:space="preserve"> с.190</w:t>
            </w:r>
          </w:p>
        </w:tc>
        <w:tc>
          <w:tcPr>
            <w:tcW w:w="1508" w:type="dxa"/>
          </w:tcPr>
          <w:p w:rsidR="007D547F" w:rsidRDefault="007D547F" w:rsidP="00C017D3">
            <w:r>
              <w:t>Высказывания по ситуа-</w:t>
            </w:r>
          </w:p>
          <w:p w:rsidR="007D547F" w:rsidRDefault="007D547F" w:rsidP="00C017D3">
            <w:r>
              <w:t>циисиспользованием условных предлож-ий</w:t>
            </w:r>
          </w:p>
          <w:p w:rsidR="007D547F" w:rsidRDefault="007D547F" w:rsidP="00C017D3">
            <w:r>
              <w:t>и аргумен-тацией с.144</w:t>
            </w:r>
          </w:p>
        </w:tc>
        <w:tc>
          <w:tcPr>
            <w:tcW w:w="1846" w:type="dxa"/>
            <w:gridSpan w:val="2"/>
          </w:tcPr>
          <w:p w:rsidR="007D547F" w:rsidRDefault="007D547F" w:rsidP="00AD4831"/>
        </w:tc>
        <w:tc>
          <w:tcPr>
            <w:tcW w:w="1844" w:type="dxa"/>
          </w:tcPr>
          <w:p w:rsidR="007D547F" w:rsidRDefault="007D547F" w:rsidP="00F62E49"/>
        </w:tc>
        <w:tc>
          <w:tcPr>
            <w:tcW w:w="1704" w:type="dxa"/>
            <w:gridSpan w:val="2"/>
          </w:tcPr>
          <w:p w:rsidR="007D547F" w:rsidRDefault="007D547F" w:rsidP="00C017D3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652"/>
        </w:trPr>
        <w:tc>
          <w:tcPr>
            <w:tcW w:w="709" w:type="dxa"/>
            <w:gridSpan w:val="2"/>
          </w:tcPr>
          <w:p w:rsidR="007D547F" w:rsidRDefault="007D547F" w:rsidP="00C245BF">
            <w:pPr>
              <w:rPr>
                <w:b/>
                <w:bCs/>
              </w:rPr>
            </w:pPr>
            <w:r>
              <w:rPr>
                <w:b/>
                <w:bCs/>
              </w:rPr>
              <w:t>123</w:t>
            </w:r>
          </w:p>
        </w:tc>
        <w:tc>
          <w:tcPr>
            <w:tcW w:w="1524" w:type="dxa"/>
          </w:tcPr>
          <w:p w:rsidR="007D547F" w:rsidRDefault="007D547F" w:rsidP="00D4416E">
            <w:r>
              <w:t>о</w:t>
            </w:r>
            <w:r w:rsidRPr="00A46508">
              <w:t>бразование</w:t>
            </w:r>
          </w:p>
          <w:p w:rsidR="007D547F" w:rsidRPr="00A04ABD" w:rsidRDefault="007D547F" w:rsidP="00D4416E">
            <w:r>
              <w:t>Активиза-ция упот-ребления лексики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9A6175">
            <w:r>
              <w:t>Лексика по теме«Образо-вание»</w:t>
            </w:r>
          </w:p>
          <w:p w:rsidR="007D547F" w:rsidRDefault="007D547F" w:rsidP="009A6175">
            <w:r>
              <w:t>Словообразо-вание</w:t>
            </w:r>
          </w:p>
          <w:p w:rsidR="007D547F" w:rsidRDefault="007D547F" w:rsidP="009A6175">
            <w:r>
              <w:t>Устойчивые словосочета-ния  с.145</w:t>
            </w:r>
          </w:p>
        </w:tc>
        <w:tc>
          <w:tcPr>
            <w:tcW w:w="1559" w:type="dxa"/>
          </w:tcPr>
          <w:p w:rsidR="007D547F" w:rsidRDefault="007D547F" w:rsidP="00D84271">
            <w:r>
              <w:t>Фразовые глаголы</w:t>
            </w:r>
          </w:p>
          <w:p w:rsidR="007D547F" w:rsidRDefault="007D547F" w:rsidP="00D84271">
            <w:r>
              <w:t>Упр.С с.145</w:t>
            </w:r>
          </w:p>
        </w:tc>
        <w:tc>
          <w:tcPr>
            <w:tcW w:w="1508" w:type="dxa"/>
          </w:tcPr>
          <w:p w:rsidR="007D547F" w:rsidRDefault="007D547F" w:rsidP="00C017D3">
            <w:r>
              <w:t>Выражение собственно-го мнения с использова-нием новой лексики</w:t>
            </w:r>
          </w:p>
        </w:tc>
        <w:tc>
          <w:tcPr>
            <w:tcW w:w="1846" w:type="dxa"/>
            <w:gridSpan w:val="2"/>
          </w:tcPr>
          <w:p w:rsidR="007D547F" w:rsidRDefault="007D547F" w:rsidP="00AD4831"/>
        </w:tc>
        <w:tc>
          <w:tcPr>
            <w:tcW w:w="1844" w:type="dxa"/>
          </w:tcPr>
          <w:p w:rsidR="007D547F" w:rsidRDefault="007D547F" w:rsidP="00F62E49"/>
        </w:tc>
        <w:tc>
          <w:tcPr>
            <w:tcW w:w="1704" w:type="dxa"/>
            <w:gridSpan w:val="2"/>
          </w:tcPr>
          <w:p w:rsidR="007D547F" w:rsidRDefault="007D547F" w:rsidP="00C017D3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652"/>
        </w:trPr>
        <w:tc>
          <w:tcPr>
            <w:tcW w:w="709" w:type="dxa"/>
            <w:gridSpan w:val="2"/>
          </w:tcPr>
          <w:p w:rsidR="007D547F" w:rsidRDefault="007D547F" w:rsidP="00C245BF">
            <w:pPr>
              <w:rPr>
                <w:b/>
                <w:bCs/>
              </w:rPr>
            </w:pPr>
            <w:r>
              <w:rPr>
                <w:b/>
                <w:bCs/>
              </w:rPr>
              <w:t>124</w:t>
            </w:r>
          </w:p>
        </w:tc>
        <w:tc>
          <w:tcPr>
            <w:tcW w:w="1524" w:type="dxa"/>
          </w:tcPr>
          <w:p w:rsidR="007D547F" w:rsidRDefault="007D547F" w:rsidP="000B0246">
            <w:r>
              <w:t>Мой опыт в обучении</w:t>
            </w:r>
          </w:p>
          <w:p w:rsidR="007D547F" w:rsidRPr="00A04ABD" w:rsidRDefault="007D547F" w:rsidP="000B0246">
            <w:r>
              <w:t>Развитие навыков восприятия на слух речи носителей языка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9A6175"/>
        </w:tc>
        <w:tc>
          <w:tcPr>
            <w:tcW w:w="1559" w:type="dxa"/>
          </w:tcPr>
          <w:p w:rsidR="007D547F" w:rsidRDefault="007D547F" w:rsidP="00D84271"/>
        </w:tc>
        <w:tc>
          <w:tcPr>
            <w:tcW w:w="1508" w:type="dxa"/>
          </w:tcPr>
          <w:p w:rsidR="007D547F" w:rsidRDefault="007D547F" w:rsidP="00C017D3">
            <w:r>
              <w:t>Предвосхищение событий текста и проверка прогноза</w:t>
            </w:r>
          </w:p>
        </w:tc>
        <w:tc>
          <w:tcPr>
            <w:tcW w:w="1846" w:type="dxa"/>
            <w:gridSpan w:val="2"/>
          </w:tcPr>
          <w:p w:rsidR="007D547F" w:rsidRDefault="007D547F" w:rsidP="00AD4831"/>
        </w:tc>
        <w:tc>
          <w:tcPr>
            <w:tcW w:w="1844" w:type="dxa"/>
          </w:tcPr>
          <w:p w:rsidR="007D547F" w:rsidRDefault="007D547F" w:rsidP="00F62E49">
            <w:r>
              <w:t>Аудирование с пониманием полной информации</w:t>
            </w:r>
          </w:p>
          <w:p w:rsidR="007D547F" w:rsidRDefault="007D547F" w:rsidP="00F62E49">
            <w:r>
              <w:t>(множ.выбор)</w:t>
            </w:r>
          </w:p>
          <w:p w:rsidR="007D547F" w:rsidRPr="00F155EE" w:rsidRDefault="007D547F" w:rsidP="00F62E49">
            <w:pPr>
              <w:rPr>
                <w:lang w:val="en-US"/>
              </w:rPr>
            </w:pPr>
            <w:r>
              <w:t>С.146 упр.B,D</w:t>
            </w:r>
          </w:p>
        </w:tc>
        <w:tc>
          <w:tcPr>
            <w:tcW w:w="1704" w:type="dxa"/>
            <w:gridSpan w:val="2"/>
          </w:tcPr>
          <w:p w:rsidR="007D547F" w:rsidRDefault="007D547F" w:rsidP="00C017D3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652"/>
        </w:trPr>
        <w:tc>
          <w:tcPr>
            <w:tcW w:w="709" w:type="dxa"/>
            <w:gridSpan w:val="2"/>
          </w:tcPr>
          <w:p w:rsidR="007D547F" w:rsidRDefault="007D547F" w:rsidP="00C245BF">
            <w:pPr>
              <w:rPr>
                <w:b/>
                <w:bCs/>
              </w:rPr>
            </w:pPr>
            <w:r>
              <w:rPr>
                <w:b/>
                <w:bCs/>
              </w:rPr>
              <w:t>125</w:t>
            </w:r>
          </w:p>
        </w:tc>
        <w:tc>
          <w:tcPr>
            <w:tcW w:w="1524" w:type="dxa"/>
          </w:tcPr>
          <w:p w:rsidR="007D547F" w:rsidRDefault="007D547F" w:rsidP="000B0246">
            <w:r>
              <w:t>Известные дислексики</w:t>
            </w:r>
          </w:p>
          <w:p w:rsidR="007D547F" w:rsidRPr="009151CF" w:rsidRDefault="007D547F" w:rsidP="000B0246">
            <w:r>
              <w:t>Развитие навыков поискового чтения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9A6175">
            <w:r>
              <w:t>Лексика по тексту</w:t>
            </w:r>
          </w:p>
          <w:p w:rsidR="007D547F" w:rsidRDefault="007D547F" w:rsidP="009A6175">
            <w:r>
              <w:t>Упр.С с.149</w:t>
            </w:r>
          </w:p>
        </w:tc>
        <w:tc>
          <w:tcPr>
            <w:tcW w:w="1559" w:type="dxa"/>
          </w:tcPr>
          <w:p w:rsidR="007D547F" w:rsidRDefault="007D547F" w:rsidP="00D84271"/>
        </w:tc>
        <w:tc>
          <w:tcPr>
            <w:tcW w:w="1508" w:type="dxa"/>
          </w:tcPr>
          <w:p w:rsidR="007D547F" w:rsidRDefault="007D547F" w:rsidP="00C017D3">
            <w:r>
              <w:t>Краткое изложение прочитанного текста</w:t>
            </w:r>
          </w:p>
        </w:tc>
        <w:tc>
          <w:tcPr>
            <w:tcW w:w="1846" w:type="dxa"/>
            <w:gridSpan w:val="2"/>
          </w:tcPr>
          <w:p w:rsidR="007D547F" w:rsidRDefault="007D547F" w:rsidP="00AD4831">
            <w:r>
              <w:t>Чтение с пониманием заданной информации</w:t>
            </w:r>
          </w:p>
          <w:p w:rsidR="007D547F" w:rsidRDefault="007D547F" w:rsidP="00AD4831">
            <w:r>
              <w:t>С.148-149</w:t>
            </w:r>
          </w:p>
        </w:tc>
        <w:tc>
          <w:tcPr>
            <w:tcW w:w="1844" w:type="dxa"/>
          </w:tcPr>
          <w:p w:rsidR="007D547F" w:rsidRDefault="007D547F" w:rsidP="00F62E49"/>
        </w:tc>
        <w:tc>
          <w:tcPr>
            <w:tcW w:w="1704" w:type="dxa"/>
            <w:gridSpan w:val="2"/>
          </w:tcPr>
          <w:p w:rsidR="007D547F" w:rsidRDefault="007D547F" w:rsidP="00C017D3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9151CF">
        <w:trPr>
          <w:trHeight w:val="652"/>
        </w:trPr>
        <w:tc>
          <w:tcPr>
            <w:tcW w:w="709" w:type="dxa"/>
            <w:gridSpan w:val="2"/>
          </w:tcPr>
          <w:p w:rsidR="007D547F" w:rsidRDefault="007D547F" w:rsidP="00C245BF">
            <w:pPr>
              <w:rPr>
                <w:b/>
                <w:bCs/>
              </w:rPr>
            </w:pPr>
            <w:r>
              <w:rPr>
                <w:b/>
                <w:bCs/>
              </w:rPr>
              <w:t>126</w:t>
            </w:r>
          </w:p>
        </w:tc>
        <w:tc>
          <w:tcPr>
            <w:tcW w:w="1524" w:type="dxa"/>
          </w:tcPr>
          <w:p w:rsidR="007D547F" w:rsidRDefault="007D547F" w:rsidP="000B0246">
            <w:r>
              <w:t>Повторяем грамматику</w:t>
            </w:r>
          </w:p>
          <w:p w:rsidR="007D547F" w:rsidRPr="00A04ABD" w:rsidRDefault="007D547F" w:rsidP="000B0246">
            <w:r>
              <w:t>Неличные формы глагола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9A6175">
            <w:r>
              <w:t>словообразование</w:t>
            </w:r>
          </w:p>
        </w:tc>
        <w:tc>
          <w:tcPr>
            <w:tcW w:w="1559" w:type="dxa"/>
          </w:tcPr>
          <w:p w:rsidR="007D547F" w:rsidRPr="000E3B5C" w:rsidRDefault="007D547F" w:rsidP="00D84271">
            <w:r>
              <w:t>-ing</w:t>
            </w:r>
            <w:r w:rsidRPr="000E3B5C">
              <w:t xml:space="preserve"> </w:t>
            </w:r>
            <w:r>
              <w:t>формы</w:t>
            </w:r>
          </w:p>
          <w:p w:rsidR="007D547F" w:rsidRPr="000E3B5C" w:rsidRDefault="007D547F" w:rsidP="00D84271">
            <w:r>
              <w:t>Упр</w:t>
            </w:r>
            <w:r w:rsidRPr="000E3B5C">
              <w:t>.</w:t>
            </w:r>
            <w:r w:rsidRPr="009151CF">
              <w:rPr>
                <w:lang w:val="en-US"/>
              </w:rPr>
              <w:t>A</w:t>
            </w:r>
            <w:r w:rsidRPr="000E3B5C">
              <w:t>,</w:t>
            </w:r>
            <w:r w:rsidRPr="009151CF">
              <w:rPr>
                <w:lang w:val="en-US"/>
              </w:rPr>
              <w:t>B</w:t>
            </w:r>
            <w:r w:rsidRPr="000E3B5C">
              <w:t>,</w:t>
            </w:r>
            <w:r w:rsidRPr="009151CF">
              <w:rPr>
                <w:lang w:val="en-US"/>
              </w:rPr>
              <w:t>C</w:t>
            </w:r>
          </w:p>
          <w:p w:rsidR="007D547F" w:rsidRPr="000E3B5C" w:rsidRDefault="007D547F" w:rsidP="00D84271">
            <w:r>
              <w:rPr>
                <w:lang w:val="en-US"/>
              </w:rPr>
              <w:t>c</w:t>
            </w:r>
            <w:r w:rsidRPr="000E3B5C">
              <w:t>.150</w:t>
            </w:r>
          </w:p>
          <w:p w:rsidR="007D547F" w:rsidRDefault="007D547F" w:rsidP="00D84271">
            <w:r w:rsidRPr="000E3B5C">
              <w:t xml:space="preserve"> </w:t>
            </w:r>
            <w:r>
              <w:rPr>
                <w:lang w:val="en-US"/>
              </w:rPr>
              <w:t>GrR</w:t>
            </w:r>
            <w:r w:rsidRPr="000E3B5C">
              <w:t xml:space="preserve"> </w:t>
            </w:r>
            <w:r>
              <w:rPr>
                <w:lang w:val="en-US"/>
              </w:rPr>
              <w:t>c</w:t>
            </w:r>
            <w:r w:rsidRPr="000E3B5C">
              <w:t>.191</w:t>
            </w:r>
          </w:p>
          <w:p w:rsidR="007D547F" w:rsidRDefault="007D547F" w:rsidP="00D84271">
            <w:r>
              <w:t xml:space="preserve">Трансформация предло-жений </w:t>
            </w:r>
          </w:p>
          <w:p w:rsidR="007D547F" w:rsidRPr="009151CF" w:rsidRDefault="007D547F" w:rsidP="00D84271">
            <w:r>
              <w:t>упр.</w:t>
            </w:r>
            <w:r>
              <w:rPr>
                <w:lang w:val="en-US"/>
              </w:rPr>
              <w:t>B</w:t>
            </w:r>
            <w:r w:rsidRPr="009151CF">
              <w:t xml:space="preserve"> с.</w:t>
            </w:r>
            <w:r>
              <w:t>151</w:t>
            </w:r>
          </w:p>
        </w:tc>
        <w:tc>
          <w:tcPr>
            <w:tcW w:w="1508" w:type="dxa"/>
          </w:tcPr>
          <w:p w:rsidR="007D547F" w:rsidRPr="009151CF" w:rsidRDefault="007D547F" w:rsidP="00C017D3"/>
        </w:tc>
        <w:tc>
          <w:tcPr>
            <w:tcW w:w="1846" w:type="dxa"/>
            <w:gridSpan w:val="2"/>
          </w:tcPr>
          <w:p w:rsidR="007D547F" w:rsidRDefault="007D547F" w:rsidP="00AD4831">
            <w:r>
              <w:t>Чтение текста с заполнением пропусков правильной формой слова</w:t>
            </w:r>
          </w:p>
          <w:p w:rsidR="007D547F" w:rsidRPr="004A4497" w:rsidRDefault="007D547F" w:rsidP="00AD4831">
            <w:r>
              <w:t>Упр.D с.151</w:t>
            </w:r>
          </w:p>
        </w:tc>
        <w:tc>
          <w:tcPr>
            <w:tcW w:w="1844" w:type="dxa"/>
          </w:tcPr>
          <w:p w:rsidR="007D547F" w:rsidRPr="009151CF" w:rsidRDefault="007D547F" w:rsidP="00F62E49"/>
        </w:tc>
        <w:tc>
          <w:tcPr>
            <w:tcW w:w="1704" w:type="dxa"/>
            <w:gridSpan w:val="2"/>
          </w:tcPr>
          <w:p w:rsidR="007D547F" w:rsidRPr="009151CF" w:rsidRDefault="007D547F" w:rsidP="00C017D3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9151C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9151CF" w:rsidRDefault="007D547F" w:rsidP="00110D7B"/>
        </w:tc>
      </w:tr>
      <w:tr w:rsidR="007D547F" w:rsidRPr="00C2386F">
        <w:trPr>
          <w:trHeight w:val="652"/>
        </w:trPr>
        <w:tc>
          <w:tcPr>
            <w:tcW w:w="709" w:type="dxa"/>
            <w:gridSpan w:val="2"/>
          </w:tcPr>
          <w:p w:rsidR="007D547F" w:rsidRDefault="007D547F" w:rsidP="00C245BF">
            <w:pPr>
              <w:rPr>
                <w:b/>
                <w:bCs/>
              </w:rPr>
            </w:pPr>
            <w:r>
              <w:rPr>
                <w:b/>
                <w:bCs/>
              </w:rPr>
              <w:t>127</w:t>
            </w:r>
          </w:p>
        </w:tc>
        <w:tc>
          <w:tcPr>
            <w:tcW w:w="1524" w:type="dxa"/>
          </w:tcPr>
          <w:p w:rsidR="007D547F" w:rsidRDefault="007D547F" w:rsidP="000B0246">
            <w:r>
              <w:t>Личное письмо</w:t>
            </w:r>
          </w:p>
          <w:p w:rsidR="007D547F" w:rsidRPr="00A04ABD" w:rsidRDefault="007D547F" w:rsidP="000B0246">
            <w:r>
              <w:t>Совершенствование навыков ПР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9A6175"/>
        </w:tc>
        <w:tc>
          <w:tcPr>
            <w:tcW w:w="1559" w:type="dxa"/>
          </w:tcPr>
          <w:p w:rsidR="007D547F" w:rsidRDefault="007D547F" w:rsidP="00D84271"/>
        </w:tc>
        <w:tc>
          <w:tcPr>
            <w:tcW w:w="1508" w:type="dxa"/>
          </w:tcPr>
          <w:p w:rsidR="007D547F" w:rsidRDefault="007D547F" w:rsidP="00C017D3">
            <w:r>
              <w:t>Обсуждение образца с.152</w:t>
            </w:r>
          </w:p>
        </w:tc>
        <w:tc>
          <w:tcPr>
            <w:tcW w:w="1846" w:type="dxa"/>
            <w:gridSpan w:val="2"/>
          </w:tcPr>
          <w:p w:rsidR="007D547F" w:rsidRDefault="007D547F" w:rsidP="00AD4831"/>
        </w:tc>
        <w:tc>
          <w:tcPr>
            <w:tcW w:w="1844" w:type="dxa"/>
          </w:tcPr>
          <w:p w:rsidR="007D547F" w:rsidRDefault="007D547F" w:rsidP="00F62E49"/>
        </w:tc>
        <w:tc>
          <w:tcPr>
            <w:tcW w:w="1704" w:type="dxa"/>
            <w:gridSpan w:val="2"/>
          </w:tcPr>
          <w:p w:rsidR="007D547F" w:rsidRDefault="007D547F" w:rsidP="004A4497">
            <w:r>
              <w:t>Личное письмо другу</w:t>
            </w:r>
          </w:p>
          <w:p w:rsidR="007D547F" w:rsidRDefault="007D547F" w:rsidP="004A4497">
            <w:r>
              <w:t>«Планируем  учиться летом»</w:t>
            </w:r>
          </w:p>
          <w:p w:rsidR="007D547F" w:rsidRDefault="007D547F" w:rsidP="00C017D3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652"/>
        </w:trPr>
        <w:tc>
          <w:tcPr>
            <w:tcW w:w="15876" w:type="dxa"/>
            <w:gridSpan w:val="17"/>
            <w:tcBorders>
              <w:left w:val="nil"/>
              <w:right w:val="nil"/>
            </w:tcBorders>
          </w:tcPr>
          <w:p w:rsidR="007D547F" w:rsidRPr="004F7AD6" w:rsidRDefault="007D547F" w:rsidP="004A4497">
            <w:pPr>
              <w:ind w:right="544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ТСО,ЦОР:   магнитофон, компьютерная программа «Профессор Хиггинс. Английский без акцента.»,интерне</w:t>
            </w:r>
            <w:r>
              <w:rPr>
                <w:b/>
                <w:bCs/>
                <w:sz w:val="22"/>
                <w:szCs w:val="22"/>
                <w:lang w:val="en-US"/>
              </w:rPr>
              <w:t>t</w:t>
            </w:r>
            <w:r w:rsidRPr="00485F4E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реcурсы </w:t>
            </w:r>
            <w:r>
              <w:rPr>
                <w:b/>
                <w:bCs/>
                <w:sz w:val="22"/>
                <w:szCs w:val="22"/>
                <w:lang w:val="en-US"/>
              </w:rPr>
              <w:t>CDdisc</w:t>
            </w:r>
          </w:p>
          <w:p w:rsidR="007D547F" w:rsidRPr="00C2386F" w:rsidRDefault="007D547F" w:rsidP="00110D7B"/>
        </w:tc>
      </w:tr>
      <w:tr w:rsidR="007D547F" w:rsidRPr="00C2386F">
        <w:trPr>
          <w:trHeight w:val="652"/>
        </w:trPr>
        <w:tc>
          <w:tcPr>
            <w:tcW w:w="15876" w:type="dxa"/>
            <w:gridSpan w:val="17"/>
            <w:tcBorders>
              <w:left w:val="nil"/>
              <w:right w:val="nil"/>
            </w:tcBorders>
          </w:tcPr>
          <w:p w:rsidR="007D547F" w:rsidRPr="00EC4663" w:rsidRDefault="007D547F" w:rsidP="00110D7B">
            <w:r w:rsidRPr="00EC4663">
              <w:rPr>
                <w:b/>
                <w:bCs/>
              </w:rPr>
              <w:t xml:space="preserve">Модуль 4 </w:t>
            </w:r>
            <w:r w:rsidRPr="00EC4663">
              <w:t>-</w:t>
            </w:r>
            <w:r w:rsidRPr="00EC4663">
              <w:rPr>
                <w:rFonts w:ascii="GillSans-Bold" w:hAnsi="GillSans-Bold" w:cs="GillSans-Bold"/>
                <w:b/>
                <w:bCs/>
              </w:rPr>
              <w:t xml:space="preserve"> </w:t>
            </w:r>
            <w:r w:rsidRPr="00EC4663">
              <w:rPr>
                <w:b/>
                <w:bCs/>
              </w:rPr>
              <w:t>Environmental  Issues</w:t>
            </w:r>
            <w:r>
              <w:rPr>
                <w:b/>
                <w:bCs/>
              </w:rPr>
              <w:t xml:space="preserve"> (Проблемы окружающей среды)</w:t>
            </w:r>
          </w:p>
        </w:tc>
      </w:tr>
      <w:tr w:rsidR="007D547F" w:rsidRPr="00C2386F">
        <w:trPr>
          <w:trHeight w:val="652"/>
        </w:trPr>
        <w:tc>
          <w:tcPr>
            <w:tcW w:w="709" w:type="dxa"/>
            <w:gridSpan w:val="2"/>
          </w:tcPr>
          <w:p w:rsidR="007D547F" w:rsidRDefault="007D547F" w:rsidP="00C245BF">
            <w:pPr>
              <w:rPr>
                <w:b/>
                <w:bCs/>
              </w:rPr>
            </w:pPr>
          </w:p>
          <w:p w:rsidR="007D547F" w:rsidRDefault="007D547F" w:rsidP="00C245BF">
            <w:pPr>
              <w:rPr>
                <w:b/>
                <w:bCs/>
              </w:rPr>
            </w:pPr>
          </w:p>
          <w:p w:rsidR="007D547F" w:rsidRDefault="007D547F" w:rsidP="00EC4663">
            <w:r>
              <w:t>128</w:t>
            </w:r>
          </w:p>
        </w:tc>
        <w:tc>
          <w:tcPr>
            <w:tcW w:w="1524" w:type="dxa"/>
          </w:tcPr>
          <w:p w:rsidR="007D547F" w:rsidRDefault="007D547F" w:rsidP="000B0246"/>
          <w:p w:rsidR="007D547F" w:rsidRDefault="007D547F" w:rsidP="000B0246"/>
          <w:p w:rsidR="007D547F" w:rsidRDefault="007D547F" w:rsidP="000B0246">
            <w:r w:rsidRPr="000E3B5C">
              <w:t>В погоне за торнадо</w:t>
            </w:r>
          </w:p>
          <w:p w:rsidR="007D547F" w:rsidRPr="000E3B5C" w:rsidRDefault="007D547F" w:rsidP="000B0246">
            <w:r>
              <w:t>Совершенствование навыков изучающего чтения</w:t>
            </w:r>
          </w:p>
        </w:tc>
        <w:tc>
          <w:tcPr>
            <w:tcW w:w="851" w:type="dxa"/>
          </w:tcPr>
          <w:p w:rsidR="007D547F" w:rsidRPr="007D1665" w:rsidRDefault="007D547F" w:rsidP="00110D7B">
            <w:r>
              <w:t>128-171</w:t>
            </w:r>
          </w:p>
        </w:tc>
        <w:tc>
          <w:tcPr>
            <w:tcW w:w="1736" w:type="dxa"/>
            <w:gridSpan w:val="2"/>
          </w:tcPr>
          <w:p w:rsidR="007D547F" w:rsidRDefault="007D547F" w:rsidP="009A6175"/>
          <w:p w:rsidR="007D547F" w:rsidRDefault="007D547F" w:rsidP="009A6175"/>
          <w:p w:rsidR="007D547F" w:rsidRDefault="007D547F" w:rsidP="009A6175">
            <w:r w:rsidRPr="000E3B5C">
              <w:t xml:space="preserve">Лексика, обозначающая стихийные </w:t>
            </w:r>
            <w:r>
              <w:t>бедствии</w:t>
            </w:r>
          </w:p>
          <w:p w:rsidR="007D547F" w:rsidRDefault="007D547F" w:rsidP="009A6175">
            <w:r>
              <w:t>Упр.1с.100</w:t>
            </w:r>
          </w:p>
          <w:p w:rsidR="007D547F" w:rsidRDefault="007D547F" w:rsidP="009A6175">
            <w:r>
              <w:t>Упр.4с.101</w:t>
            </w:r>
          </w:p>
          <w:p w:rsidR="007D547F" w:rsidRPr="000E3B5C" w:rsidRDefault="007D547F" w:rsidP="009A6175">
            <w:r>
              <w:t>Упр.5с.101</w:t>
            </w:r>
          </w:p>
        </w:tc>
        <w:tc>
          <w:tcPr>
            <w:tcW w:w="1559" w:type="dxa"/>
          </w:tcPr>
          <w:p w:rsidR="007D547F" w:rsidRDefault="007D547F" w:rsidP="00D84271"/>
          <w:p w:rsidR="007D547F" w:rsidRDefault="007D547F" w:rsidP="00D84271"/>
          <w:p w:rsidR="007D547F" w:rsidRDefault="007D547F" w:rsidP="00D84271">
            <w:r>
              <w:t>Устойчивые словосочетания Упр.5с.101</w:t>
            </w:r>
          </w:p>
        </w:tc>
        <w:tc>
          <w:tcPr>
            <w:tcW w:w="1508" w:type="dxa"/>
          </w:tcPr>
          <w:p w:rsidR="007D547F" w:rsidRDefault="007D547F" w:rsidP="00C017D3"/>
          <w:p w:rsidR="007D547F" w:rsidRDefault="007D547F" w:rsidP="00C017D3"/>
          <w:p w:rsidR="007D547F" w:rsidRDefault="007D547F" w:rsidP="00C017D3">
            <w:r>
              <w:t>Прогноз-е содерж-я текста по иллюстра-циям и заголовку</w:t>
            </w:r>
          </w:p>
          <w:p w:rsidR="007D547F" w:rsidRDefault="007D547F" w:rsidP="00C017D3">
            <w:r>
              <w:t>Упр.2с.100</w:t>
            </w:r>
          </w:p>
        </w:tc>
        <w:tc>
          <w:tcPr>
            <w:tcW w:w="1846" w:type="dxa"/>
            <w:gridSpan w:val="2"/>
          </w:tcPr>
          <w:p w:rsidR="007D547F" w:rsidRDefault="007D547F" w:rsidP="00AD4831"/>
          <w:p w:rsidR="007D547F" w:rsidRDefault="007D547F" w:rsidP="00AD4831"/>
          <w:p w:rsidR="007D547F" w:rsidRDefault="007D547F" w:rsidP="00AD4831">
            <w:r>
              <w:t>Чтение текста с пониманием полной информации</w:t>
            </w:r>
          </w:p>
          <w:p w:rsidR="007D547F" w:rsidRDefault="007D547F" w:rsidP="00AD4831">
            <w:r>
              <w:t>Упр.3с.100</w:t>
            </w:r>
          </w:p>
        </w:tc>
        <w:tc>
          <w:tcPr>
            <w:tcW w:w="1844" w:type="dxa"/>
          </w:tcPr>
          <w:p w:rsidR="007D547F" w:rsidRDefault="007D547F" w:rsidP="00F62E49"/>
          <w:p w:rsidR="007D547F" w:rsidRDefault="007D547F" w:rsidP="00F62E49"/>
          <w:p w:rsidR="007D547F" w:rsidRDefault="007D547F" w:rsidP="00F62E49">
            <w:r>
              <w:t>Упр.2с.100</w:t>
            </w:r>
          </w:p>
        </w:tc>
        <w:tc>
          <w:tcPr>
            <w:tcW w:w="1704" w:type="dxa"/>
            <w:gridSpan w:val="2"/>
          </w:tcPr>
          <w:p w:rsidR="007D547F" w:rsidRDefault="007D547F" w:rsidP="004A4497"/>
          <w:p w:rsidR="007D547F" w:rsidRDefault="007D547F" w:rsidP="004A4497"/>
          <w:p w:rsidR="007D547F" w:rsidRDefault="007D547F" w:rsidP="004A4497">
            <w:r>
              <w:t>Упр.7с.101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652"/>
        </w:trPr>
        <w:tc>
          <w:tcPr>
            <w:tcW w:w="709" w:type="dxa"/>
            <w:gridSpan w:val="2"/>
          </w:tcPr>
          <w:p w:rsidR="007D547F" w:rsidRDefault="007D547F" w:rsidP="005948D3">
            <w:r>
              <w:t>129</w:t>
            </w:r>
          </w:p>
        </w:tc>
        <w:tc>
          <w:tcPr>
            <w:tcW w:w="1524" w:type="dxa"/>
          </w:tcPr>
          <w:p w:rsidR="007D547F" w:rsidRDefault="007D547F" w:rsidP="000B0246">
            <w:r>
              <w:t>Развитие навыков аудирования с пониманием запрашиваемой информации</w:t>
            </w:r>
          </w:p>
        </w:tc>
        <w:tc>
          <w:tcPr>
            <w:tcW w:w="851" w:type="dxa"/>
          </w:tcPr>
          <w:p w:rsidR="007D547F" w:rsidRDefault="007D547F" w:rsidP="00110D7B"/>
        </w:tc>
        <w:tc>
          <w:tcPr>
            <w:tcW w:w="1736" w:type="dxa"/>
            <w:gridSpan w:val="2"/>
          </w:tcPr>
          <w:p w:rsidR="007D547F" w:rsidRDefault="007D547F" w:rsidP="009A6175"/>
        </w:tc>
        <w:tc>
          <w:tcPr>
            <w:tcW w:w="1559" w:type="dxa"/>
          </w:tcPr>
          <w:p w:rsidR="007D547F" w:rsidRPr="00A32CA1" w:rsidRDefault="007D547F" w:rsidP="00D84271">
            <w:r w:rsidRPr="00A32CA1">
              <w:t>с.101 упр.6- обучение переводу с англ.яз. на рус. яз.</w:t>
            </w:r>
          </w:p>
        </w:tc>
        <w:tc>
          <w:tcPr>
            <w:tcW w:w="1508" w:type="dxa"/>
          </w:tcPr>
          <w:p w:rsidR="007D547F" w:rsidRPr="005948D3" w:rsidRDefault="007D547F" w:rsidP="00C017D3">
            <w:r w:rsidRPr="005948D3">
              <w:t xml:space="preserve"> РТ с.49 Гово</w:t>
            </w:r>
            <w:r>
              <w:t>рение-монолог на</w:t>
            </w:r>
          </w:p>
          <w:p w:rsidR="007D547F" w:rsidRDefault="007D547F" w:rsidP="00C017D3">
            <w:r>
              <w:t>тему</w:t>
            </w:r>
            <w:r w:rsidRPr="005948D3">
              <w:t>«Какая,</w:t>
            </w:r>
          </w:p>
          <w:p w:rsidR="007D547F" w:rsidRDefault="007D547F" w:rsidP="00C017D3">
            <w:r w:rsidRPr="005948D3">
              <w:t xml:space="preserve">по твоему мнению, </w:t>
            </w:r>
            <w:r>
              <w:t>самая большая эколог-</w:t>
            </w:r>
            <w:r w:rsidRPr="005948D3">
              <w:t>ая проблема»</w:t>
            </w:r>
          </w:p>
        </w:tc>
        <w:tc>
          <w:tcPr>
            <w:tcW w:w="1846" w:type="dxa"/>
            <w:gridSpan w:val="2"/>
          </w:tcPr>
          <w:p w:rsidR="007D547F" w:rsidRDefault="007D547F" w:rsidP="00AD4831"/>
        </w:tc>
        <w:tc>
          <w:tcPr>
            <w:tcW w:w="1844" w:type="dxa"/>
          </w:tcPr>
          <w:p w:rsidR="007D547F" w:rsidRPr="00A32CA1" w:rsidRDefault="007D547F" w:rsidP="00A32CA1">
            <w:r w:rsidRPr="00A32CA1">
              <w:t>РТ с.48 упр.1-Аудирование-установление соответствий</w:t>
            </w:r>
          </w:p>
          <w:p w:rsidR="007D547F" w:rsidRPr="00A32CA1" w:rsidRDefault="007D547F" w:rsidP="00A32CA1">
            <w:r w:rsidRPr="00A32CA1">
              <w:t>РТ с.48 упр.2-Аудирование- утверждение «верно/неверно/в тексте не сказано»</w:t>
            </w:r>
          </w:p>
          <w:p w:rsidR="007D547F" w:rsidRDefault="007D547F" w:rsidP="00F62E49"/>
        </w:tc>
        <w:tc>
          <w:tcPr>
            <w:tcW w:w="1704" w:type="dxa"/>
            <w:gridSpan w:val="2"/>
          </w:tcPr>
          <w:p w:rsidR="007D547F" w:rsidRDefault="007D547F" w:rsidP="004A4497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652"/>
        </w:trPr>
        <w:tc>
          <w:tcPr>
            <w:tcW w:w="709" w:type="dxa"/>
            <w:gridSpan w:val="2"/>
          </w:tcPr>
          <w:p w:rsidR="007D547F" w:rsidRDefault="007D547F" w:rsidP="00C4759E">
            <w:r>
              <w:t>130</w:t>
            </w:r>
          </w:p>
        </w:tc>
        <w:tc>
          <w:tcPr>
            <w:tcW w:w="1524" w:type="dxa"/>
          </w:tcPr>
          <w:p w:rsidR="007D547F" w:rsidRPr="00C4759E" w:rsidRDefault="007D547F" w:rsidP="000B0246">
            <w:r w:rsidRPr="00C4759E">
              <w:t>У природы нет плохой погоды</w:t>
            </w:r>
            <w:r>
              <w:t xml:space="preserve"> Расширение лексического запаса за счет устой-чивых сло-восочетаний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C4759E">
            <w:r>
              <w:t>Лексика,опии-сывающая погоду</w:t>
            </w:r>
          </w:p>
          <w:p w:rsidR="007D547F" w:rsidRPr="00C4759E" w:rsidRDefault="007D547F" w:rsidP="00C4759E">
            <w:r w:rsidRPr="00C4759E">
              <w:t>с.102 упр.3,4,5</w:t>
            </w:r>
          </w:p>
          <w:p w:rsidR="007D547F" w:rsidRDefault="007D547F" w:rsidP="009A6175"/>
          <w:p w:rsidR="007D547F" w:rsidRDefault="007D547F" w:rsidP="009A6175"/>
          <w:p w:rsidR="007D547F" w:rsidRDefault="007D547F" w:rsidP="009A6175"/>
        </w:tc>
        <w:tc>
          <w:tcPr>
            <w:tcW w:w="1559" w:type="dxa"/>
          </w:tcPr>
          <w:p w:rsidR="007D547F" w:rsidRPr="00F24D9E" w:rsidRDefault="007D547F" w:rsidP="00F24D9E">
            <w:r>
              <w:t>Словосочетание прилаг-го и сущ-го</w:t>
            </w:r>
          </w:p>
          <w:p w:rsidR="007D547F" w:rsidRPr="00F24D9E" w:rsidRDefault="007D547F" w:rsidP="00F24D9E">
            <w:r w:rsidRPr="00F24D9E">
              <w:t>с.102 упр.1</w:t>
            </w:r>
          </w:p>
          <w:p w:rsidR="007D547F" w:rsidRPr="00F24D9E" w:rsidRDefault="007D547F" w:rsidP="00F24D9E">
            <w:r>
              <w:t>Словосочетание глаг. и сущ.-о</w:t>
            </w:r>
            <w:r w:rsidRPr="00F24D9E">
              <w:t>го</w:t>
            </w:r>
          </w:p>
          <w:p w:rsidR="007D547F" w:rsidRPr="00F24D9E" w:rsidRDefault="007D547F" w:rsidP="00F24D9E">
            <w:r w:rsidRPr="00F24D9E">
              <w:t>с.102 упр.2</w:t>
            </w:r>
          </w:p>
          <w:p w:rsidR="007D547F" w:rsidRDefault="007D547F" w:rsidP="00F24D9E">
            <w:r w:rsidRPr="00F24D9E">
              <w:t>Идиомы: с.103 упр.6</w:t>
            </w:r>
          </w:p>
        </w:tc>
        <w:tc>
          <w:tcPr>
            <w:tcW w:w="1508" w:type="dxa"/>
          </w:tcPr>
          <w:p w:rsidR="007D547F" w:rsidRDefault="007D547F" w:rsidP="00C017D3"/>
        </w:tc>
        <w:tc>
          <w:tcPr>
            <w:tcW w:w="1846" w:type="dxa"/>
            <w:gridSpan w:val="2"/>
          </w:tcPr>
          <w:p w:rsidR="007D547F" w:rsidRPr="005948D3" w:rsidRDefault="007D547F" w:rsidP="005948D3">
            <w:r w:rsidRPr="005948D3">
              <w:t>РТ с.50упр.1А,Б</w:t>
            </w:r>
          </w:p>
          <w:p w:rsidR="007D547F" w:rsidRPr="005948D3" w:rsidRDefault="007D547F" w:rsidP="005948D3">
            <w:r w:rsidRPr="005948D3">
              <w:t>Чтение-заполнение пропусков</w:t>
            </w:r>
          </w:p>
          <w:p w:rsidR="007D547F" w:rsidRDefault="007D547F" w:rsidP="00AD4831"/>
        </w:tc>
        <w:tc>
          <w:tcPr>
            <w:tcW w:w="1844" w:type="dxa"/>
          </w:tcPr>
          <w:p w:rsidR="007D547F" w:rsidRPr="00F24D9E" w:rsidRDefault="007D547F" w:rsidP="00F24D9E">
            <w:r w:rsidRPr="00F24D9E">
              <w:t>РТ с.49 упр.3 Аудирование-множеств.</w:t>
            </w:r>
          </w:p>
          <w:p w:rsidR="007D547F" w:rsidRDefault="007D547F" w:rsidP="00F24D9E">
            <w:r w:rsidRPr="00F24D9E">
              <w:t>выбор</w:t>
            </w:r>
          </w:p>
        </w:tc>
        <w:tc>
          <w:tcPr>
            <w:tcW w:w="1704" w:type="dxa"/>
            <w:gridSpan w:val="2"/>
          </w:tcPr>
          <w:p w:rsidR="007D547F" w:rsidRDefault="007D547F" w:rsidP="004A4497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652"/>
        </w:trPr>
        <w:tc>
          <w:tcPr>
            <w:tcW w:w="709" w:type="dxa"/>
            <w:gridSpan w:val="2"/>
          </w:tcPr>
          <w:p w:rsidR="007D547F" w:rsidRDefault="007D547F" w:rsidP="00C4759E">
            <w:r>
              <w:t>131</w:t>
            </w:r>
          </w:p>
        </w:tc>
        <w:tc>
          <w:tcPr>
            <w:tcW w:w="1524" w:type="dxa"/>
          </w:tcPr>
          <w:p w:rsidR="007D547F" w:rsidRDefault="007D547F" w:rsidP="000B0246">
            <w:r w:rsidRPr="00C4759E">
              <w:t>У природы нет плохой погоды</w:t>
            </w:r>
          </w:p>
          <w:p w:rsidR="007D547F" w:rsidRPr="00C4759E" w:rsidRDefault="007D547F" w:rsidP="000B0246">
            <w:r>
              <w:t>Развитие навыков УР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Pr="005948D3" w:rsidRDefault="007D547F" w:rsidP="00C4759E">
            <w:r w:rsidRPr="005948D3">
              <w:t>Лексика повседневного общения-</w:t>
            </w:r>
            <w:r>
              <w:t>беспокойство,огорчение по поводу…</w:t>
            </w:r>
          </w:p>
        </w:tc>
        <w:tc>
          <w:tcPr>
            <w:tcW w:w="1559" w:type="dxa"/>
          </w:tcPr>
          <w:p w:rsidR="007D547F" w:rsidRPr="00F24D9E" w:rsidRDefault="007D547F" w:rsidP="00F24D9E">
            <w:r w:rsidRPr="00F24D9E">
              <w:t>Инверсия: Грам.спра</w:t>
            </w:r>
            <w:r>
              <w:t>-</w:t>
            </w:r>
            <w:r w:rsidRPr="00F24D9E">
              <w:t>вочник с.175</w:t>
            </w:r>
          </w:p>
          <w:p w:rsidR="007D547F" w:rsidRDefault="007D547F" w:rsidP="00F24D9E">
            <w:r w:rsidRPr="00F24D9E">
              <w:t>с.103 упр.7</w:t>
            </w:r>
          </w:p>
        </w:tc>
        <w:tc>
          <w:tcPr>
            <w:tcW w:w="1508" w:type="dxa"/>
          </w:tcPr>
          <w:p w:rsidR="007D547F" w:rsidRPr="00F24D9E" w:rsidRDefault="007D547F" w:rsidP="00C017D3">
            <w:r>
              <w:t xml:space="preserve">РТ с.49 задание 2- </w:t>
            </w:r>
            <w:r w:rsidRPr="00F24D9E">
              <w:t>Говорение-монолог</w:t>
            </w:r>
          </w:p>
        </w:tc>
        <w:tc>
          <w:tcPr>
            <w:tcW w:w="1846" w:type="dxa"/>
            <w:gridSpan w:val="2"/>
          </w:tcPr>
          <w:p w:rsidR="007D547F" w:rsidRDefault="007D547F" w:rsidP="00AD4831"/>
        </w:tc>
        <w:tc>
          <w:tcPr>
            <w:tcW w:w="1844" w:type="dxa"/>
          </w:tcPr>
          <w:p w:rsidR="007D547F" w:rsidRDefault="007D547F" w:rsidP="00F62E49"/>
        </w:tc>
        <w:tc>
          <w:tcPr>
            <w:tcW w:w="1704" w:type="dxa"/>
            <w:gridSpan w:val="2"/>
          </w:tcPr>
          <w:p w:rsidR="007D547F" w:rsidRPr="00F24D9E" w:rsidRDefault="007D547F" w:rsidP="004A4497">
            <w:r w:rsidRPr="00F24D9E">
              <w:t>Работа в группах-Напиши прогноз погоды на завтра, сделай его презентацию в классе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652"/>
        </w:trPr>
        <w:tc>
          <w:tcPr>
            <w:tcW w:w="709" w:type="dxa"/>
            <w:gridSpan w:val="2"/>
          </w:tcPr>
          <w:p w:rsidR="007D547F" w:rsidRDefault="007D547F" w:rsidP="00C4759E">
            <w:r>
              <w:t>132</w:t>
            </w:r>
          </w:p>
        </w:tc>
        <w:tc>
          <w:tcPr>
            <w:tcW w:w="1524" w:type="dxa"/>
          </w:tcPr>
          <w:p w:rsidR="007D547F" w:rsidRDefault="007D547F" w:rsidP="000B0246">
            <w:r w:rsidRPr="00A32CA1">
              <w:t>Спасем горбатых китов</w:t>
            </w:r>
          </w:p>
          <w:p w:rsidR="007D547F" w:rsidRPr="00A32CA1" w:rsidRDefault="007D547F" w:rsidP="000B0246">
            <w:r>
              <w:t>Развитие навыков поискового чтения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C4759E">
            <w:r>
              <w:t>Лексика по тексту</w:t>
            </w:r>
          </w:p>
          <w:p w:rsidR="007D547F" w:rsidRDefault="007D547F" w:rsidP="00C4759E">
            <w:r>
              <w:t>Упр.3с.104</w:t>
            </w:r>
          </w:p>
        </w:tc>
        <w:tc>
          <w:tcPr>
            <w:tcW w:w="1559" w:type="dxa"/>
          </w:tcPr>
          <w:p w:rsidR="007D547F" w:rsidRPr="00F24D9E" w:rsidRDefault="007D547F" w:rsidP="00F24D9E"/>
        </w:tc>
        <w:tc>
          <w:tcPr>
            <w:tcW w:w="1508" w:type="dxa"/>
          </w:tcPr>
          <w:p w:rsidR="007D547F" w:rsidRDefault="007D547F" w:rsidP="00C017D3">
            <w:r>
              <w:t>Упр.1с.104</w:t>
            </w:r>
          </w:p>
        </w:tc>
        <w:tc>
          <w:tcPr>
            <w:tcW w:w="1846" w:type="dxa"/>
            <w:gridSpan w:val="2"/>
          </w:tcPr>
          <w:p w:rsidR="007D547F" w:rsidRPr="00D65B99" w:rsidRDefault="007D547F" w:rsidP="00AD4831">
            <w:r>
              <w:rPr>
                <w:sz w:val="20"/>
                <w:szCs w:val="20"/>
              </w:rPr>
              <w:t>с</w:t>
            </w:r>
            <w:r w:rsidRPr="00D65B99">
              <w:t>.104 упр.2</w:t>
            </w:r>
          </w:p>
          <w:p w:rsidR="007D547F" w:rsidRDefault="007D547F" w:rsidP="00AD4831">
            <w:r>
              <w:t>Чтение с пониманием необходимой информации (</w:t>
            </w:r>
            <w:r w:rsidRPr="00D65B99">
              <w:t>заполнение пропусков в тексте</w:t>
            </w:r>
            <w:r>
              <w:t>)</w:t>
            </w:r>
          </w:p>
        </w:tc>
        <w:tc>
          <w:tcPr>
            <w:tcW w:w="1844" w:type="dxa"/>
          </w:tcPr>
          <w:p w:rsidR="007D547F" w:rsidRDefault="007D547F" w:rsidP="00F62E49">
            <w:r>
              <w:t>аудирования с пониманием запрашиваемой информации</w:t>
            </w:r>
          </w:p>
          <w:p w:rsidR="007D547F" w:rsidRDefault="007D547F" w:rsidP="00F62E49">
            <w:r>
              <w:t>упр.4с.105</w:t>
            </w:r>
          </w:p>
        </w:tc>
        <w:tc>
          <w:tcPr>
            <w:tcW w:w="1704" w:type="dxa"/>
            <w:gridSpan w:val="2"/>
          </w:tcPr>
          <w:p w:rsidR="007D547F" w:rsidRPr="00F24D9E" w:rsidRDefault="007D547F" w:rsidP="004A4497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652"/>
        </w:trPr>
        <w:tc>
          <w:tcPr>
            <w:tcW w:w="709" w:type="dxa"/>
            <w:gridSpan w:val="2"/>
          </w:tcPr>
          <w:p w:rsidR="007D547F" w:rsidRDefault="007D547F" w:rsidP="00C4759E">
            <w:r>
              <w:t>133</w:t>
            </w:r>
          </w:p>
        </w:tc>
        <w:tc>
          <w:tcPr>
            <w:tcW w:w="1524" w:type="dxa"/>
          </w:tcPr>
          <w:p w:rsidR="007D547F" w:rsidRDefault="007D547F" w:rsidP="00D65B99">
            <w:r>
              <w:t>Проектная деят-сть</w:t>
            </w:r>
          </w:p>
          <w:p w:rsidR="007D547F" w:rsidRDefault="007D547F" w:rsidP="00D65B99">
            <w:r>
              <w:t>на уроке</w:t>
            </w:r>
          </w:p>
          <w:p w:rsidR="007D547F" w:rsidRDefault="007D547F" w:rsidP="00D65B99">
            <w:r>
              <w:t>Развитие умений выполнять творческие работы, используя ресурсы интернета</w:t>
            </w:r>
          </w:p>
          <w:p w:rsidR="007D547F" w:rsidRPr="00A32CA1" w:rsidRDefault="007D547F" w:rsidP="000B0246"/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C4759E">
            <w:r>
              <w:t>Использование новой лексики в своих предложениях</w:t>
            </w:r>
          </w:p>
          <w:p w:rsidR="007D547F" w:rsidRDefault="007D547F" w:rsidP="00C4759E">
            <w:r>
              <w:t>Упр.5с.105</w:t>
            </w:r>
          </w:p>
        </w:tc>
        <w:tc>
          <w:tcPr>
            <w:tcW w:w="1559" w:type="dxa"/>
          </w:tcPr>
          <w:p w:rsidR="007D547F" w:rsidRPr="00F24D9E" w:rsidRDefault="007D547F" w:rsidP="00F24D9E"/>
        </w:tc>
        <w:tc>
          <w:tcPr>
            <w:tcW w:w="1508" w:type="dxa"/>
          </w:tcPr>
          <w:p w:rsidR="007D547F" w:rsidRDefault="007D547F" w:rsidP="00C017D3">
            <w:r>
              <w:t>Диалогическая речь упр.6с.105</w:t>
            </w:r>
          </w:p>
        </w:tc>
        <w:tc>
          <w:tcPr>
            <w:tcW w:w="1846" w:type="dxa"/>
            <w:gridSpan w:val="2"/>
          </w:tcPr>
          <w:p w:rsidR="007D547F" w:rsidRDefault="007D547F" w:rsidP="00AD4831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</w:tcPr>
          <w:p w:rsidR="007D547F" w:rsidRDefault="007D547F" w:rsidP="00F62E49"/>
        </w:tc>
        <w:tc>
          <w:tcPr>
            <w:tcW w:w="1704" w:type="dxa"/>
            <w:gridSpan w:val="2"/>
          </w:tcPr>
          <w:p w:rsidR="007D547F" w:rsidRPr="00D65B99" w:rsidRDefault="007D547F" w:rsidP="004A4497">
            <w:r w:rsidRPr="00D65B99">
              <w:t>ИКТ-проект-Используя интернет-ссылку</w:t>
            </w:r>
            <w:r>
              <w:t>(http://www</w:t>
            </w:r>
            <w:r>
              <w:rPr>
                <w:lang w:val="en-US"/>
              </w:rPr>
              <w:t>acsonline</w:t>
            </w:r>
            <w:r w:rsidRPr="00D65B99">
              <w:t>.</w:t>
            </w:r>
            <w:r>
              <w:rPr>
                <w:lang w:val="en-US"/>
              </w:rPr>
              <w:t>org</w:t>
            </w:r>
            <w:r w:rsidRPr="00D65B99">
              <w:t>/</w:t>
            </w:r>
            <w:r>
              <w:rPr>
                <w:lang w:val="en-US"/>
              </w:rPr>
              <w:t>factpack</w:t>
            </w:r>
            <w:r w:rsidRPr="00D65B99">
              <w:t>/</w:t>
            </w:r>
            <w:r>
              <w:rPr>
                <w:lang w:val="en-US"/>
              </w:rPr>
              <w:t>humpback</w:t>
            </w:r>
            <w:r w:rsidRPr="00D65B99">
              <w:t>.</w:t>
            </w:r>
            <w:r>
              <w:rPr>
                <w:lang w:val="en-US"/>
              </w:rPr>
              <w:t>htm</w:t>
            </w:r>
            <w:r w:rsidRPr="00D65B99">
              <w:t>), приготовь презентацию о горбатых китах и представь ее в классе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652"/>
        </w:trPr>
        <w:tc>
          <w:tcPr>
            <w:tcW w:w="709" w:type="dxa"/>
            <w:gridSpan w:val="2"/>
          </w:tcPr>
          <w:p w:rsidR="007D547F" w:rsidRDefault="007D547F" w:rsidP="00C4759E">
            <w:r>
              <w:t>134</w:t>
            </w:r>
          </w:p>
        </w:tc>
        <w:tc>
          <w:tcPr>
            <w:tcW w:w="1524" w:type="dxa"/>
          </w:tcPr>
          <w:p w:rsidR="007D547F" w:rsidRDefault="007D547F" w:rsidP="00D65B99">
            <w:r w:rsidRPr="004B178B">
              <w:t>Дикая природа в опасности</w:t>
            </w:r>
          </w:p>
          <w:p w:rsidR="007D547F" w:rsidRPr="004B178B" w:rsidRDefault="007D547F" w:rsidP="00D65B99">
            <w:r>
              <w:t>Активиза-ция упот-ребления лексики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Pr="004B178B" w:rsidRDefault="007D547F" w:rsidP="004B178B">
            <w:r w:rsidRPr="004B178B">
              <w:t>Слова с похожим значением</w:t>
            </w:r>
          </w:p>
          <w:p w:rsidR="007D547F" w:rsidRPr="004B178B" w:rsidRDefault="007D547F" w:rsidP="004B178B">
            <w:r w:rsidRPr="004B178B">
              <w:t>с.106 упр.3</w:t>
            </w:r>
          </w:p>
          <w:p w:rsidR="007D547F" w:rsidRDefault="007D547F" w:rsidP="00C4759E"/>
        </w:tc>
        <w:tc>
          <w:tcPr>
            <w:tcW w:w="1559" w:type="dxa"/>
          </w:tcPr>
          <w:p w:rsidR="007D547F" w:rsidRPr="00F24D9E" w:rsidRDefault="007D547F" w:rsidP="00F24D9E"/>
        </w:tc>
        <w:tc>
          <w:tcPr>
            <w:tcW w:w="1508" w:type="dxa"/>
          </w:tcPr>
          <w:p w:rsidR="007D547F" w:rsidRDefault="007D547F" w:rsidP="00C017D3">
            <w:r>
              <w:t xml:space="preserve">Обучение навыкам перевода </w:t>
            </w:r>
          </w:p>
          <w:p w:rsidR="007D547F" w:rsidRDefault="007D547F" w:rsidP="00C017D3">
            <w:r>
              <w:t>Заполнение пропусков</w:t>
            </w:r>
          </w:p>
          <w:p w:rsidR="007D547F" w:rsidRDefault="007D547F" w:rsidP="00C017D3">
            <w:r>
              <w:t xml:space="preserve">нужным словом </w:t>
            </w:r>
          </w:p>
          <w:p w:rsidR="007D547F" w:rsidRDefault="007D547F" w:rsidP="00C017D3">
            <w:r>
              <w:t>Упр.2с.106</w:t>
            </w:r>
          </w:p>
        </w:tc>
        <w:tc>
          <w:tcPr>
            <w:tcW w:w="1846" w:type="dxa"/>
            <w:gridSpan w:val="2"/>
          </w:tcPr>
          <w:p w:rsidR="007D547F" w:rsidRDefault="007D547F" w:rsidP="00AD4831">
            <w:r w:rsidRPr="00150E99">
              <w:t>Чтение текст</w:t>
            </w:r>
            <w:r>
              <w:t>а с употреблением слов в правильной форме</w:t>
            </w:r>
          </w:p>
          <w:p w:rsidR="007D547F" w:rsidRPr="00150E99" w:rsidRDefault="007D547F" w:rsidP="00AD4831">
            <w:r>
              <w:t>Упр.1с.106</w:t>
            </w:r>
          </w:p>
        </w:tc>
        <w:tc>
          <w:tcPr>
            <w:tcW w:w="1844" w:type="dxa"/>
          </w:tcPr>
          <w:p w:rsidR="007D547F" w:rsidRDefault="007D547F" w:rsidP="00F62E49"/>
        </w:tc>
        <w:tc>
          <w:tcPr>
            <w:tcW w:w="1704" w:type="dxa"/>
            <w:gridSpan w:val="2"/>
          </w:tcPr>
          <w:p w:rsidR="007D547F" w:rsidRPr="00D65B99" w:rsidRDefault="007D547F" w:rsidP="004A4497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652"/>
        </w:trPr>
        <w:tc>
          <w:tcPr>
            <w:tcW w:w="709" w:type="dxa"/>
            <w:gridSpan w:val="2"/>
          </w:tcPr>
          <w:p w:rsidR="007D547F" w:rsidRDefault="007D547F" w:rsidP="00C4759E">
            <w:r>
              <w:t>135</w:t>
            </w:r>
          </w:p>
        </w:tc>
        <w:tc>
          <w:tcPr>
            <w:tcW w:w="1524" w:type="dxa"/>
          </w:tcPr>
          <w:p w:rsidR="007D547F" w:rsidRDefault="007D547F" w:rsidP="00D65B99">
            <w:r>
              <w:t>Повторяем грамматику</w:t>
            </w:r>
          </w:p>
          <w:p w:rsidR="007D547F" w:rsidRPr="004B178B" w:rsidRDefault="007D547F" w:rsidP="00D65B99">
            <w:r>
              <w:t>Пассивный залог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150E99">
            <w:r w:rsidRPr="00150E99">
              <w:t xml:space="preserve">словообразование </w:t>
            </w:r>
          </w:p>
          <w:p w:rsidR="007D547F" w:rsidRPr="00150E99" w:rsidRDefault="007D547F" w:rsidP="00150E99">
            <w:r w:rsidRPr="00150E99">
              <w:t>с.107 упр.</w:t>
            </w:r>
            <w:r>
              <w:t>6</w:t>
            </w:r>
          </w:p>
          <w:p w:rsidR="007D547F" w:rsidRPr="004B178B" w:rsidRDefault="007D547F" w:rsidP="004B178B"/>
        </w:tc>
        <w:tc>
          <w:tcPr>
            <w:tcW w:w="1559" w:type="dxa"/>
          </w:tcPr>
          <w:p w:rsidR="007D547F" w:rsidRPr="00150E99" w:rsidRDefault="007D547F" w:rsidP="00150E99">
            <w:r w:rsidRPr="00150E99">
              <w:t>Грам.справ. с.176</w:t>
            </w:r>
          </w:p>
          <w:p w:rsidR="007D547F" w:rsidRPr="00150E99" w:rsidRDefault="007D547F" w:rsidP="00150E99">
            <w:r w:rsidRPr="00150E99">
              <w:t>с.107 упр.4,5</w:t>
            </w:r>
          </w:p>
          <w:p w:rsidR="007D547F" w:rsidRPr="00F24D9E" w:rsidRDefault="007D547F" w:rsidP="00F24D9E"/>
        </w:tc>
        <w:tc>
          <w:tcPr>
            <w:tcW w:w="1508" w:type="dxa"/>
          </w:tcPr>
          <w:p w:rsidR="007D547F" w:rsidRDefault="007D547F" w:rsidP="00C017D3"/>
        </w:tc>
        <w:tc>
          <w:tcPr>
            <w:tcW w:w="1846" w:type="dxa"/>
            <w:gridSpan w:val="2"/>
          </w:tcPr>
          <w:p w:rsidR="007D547F" w:rsidRPr="00150E99" w:rsidRDefault="007D547F" w:rsidP="00AD4831"/>
        </w:tc>
        <w:tc>
          <w:tcPr>
            <w:tcW w:w="1844" w:type="dxa"/>
          </w:tcPr>
          <w:p w:rsidR="007D547F" w:rsidRDefault="007D547F" w:rsidP="00F62E49"/>
        </w:tc>
        <w:tc>
          <w:tcPr>
            <w:tcW w:w="1704" w:type="dxa"/>
            <w:gridSpan w:val="2"/>
          </w:tcPr>
          <w:p w:rsidR="007D547F" w:rsidRPr="00150E99" w:rsidRDefault="007D547F" w:rsidP="00150E99">
            <w:r w:rsidRPr="00150E99">
              <w:t>Трансформа</w:t>
            </w:r>
            <w:r>
              <w:t>-</w:t>
            </w:r>
            <w:r w:rsidRPr="00150E99">
              <w:t>ция предложений</w:t>
            </w:r>
          </w:p>
          <w:p w:rsidR="007D547F" w:rsidRPr="00150E99" w:rsidRDefault="007D547F" w:rsidP="00150E99">
            <w:r w:rsidRPr="00150E99">
              <w:t>с.107 упр.7</w:t>
            </w:r>
          </w:p>
          <w:p w:rsidR="007D547F" w:rsidRPr="00D65B99" w:rsidRDefault="007D547F" w:rsidP="004A4497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652"/>
        </w:trPr>
        <w:tc>
          <w:tcPr>
            <w:tcW w:w="709" w:type="dxa"/>
            <w:gridSpan w:val="2"/>
          </w:tcPr>
          <w:p w:rsidR="007D547F" w:rsidRDefault="007D547F" w:rsidP="00C4759E">
            <w:r>
              <w:t>136</w:t>
            </w:r>
          </w:p>
        </w:tc>
        <w:tc>
          <w:tcPr>
            <w:tcW w:w="1524" w:type="dxa"/>
          </w:tcPr>
          <w:p w:rsidR="007D547F" w:rsidRDefault="007D547F" w:rsidP="00D65B99">
            <w:r w:rsidRPr="0012571C">
              <w:t>Новости окружаю</w:t>
            </w:r>
            <w:r>
              <w:t>-</w:t>
            </w:r>
            <w:r w:rsidRPr="0012571C">
              <w:t>щей среды</w:t>
            </w:r>
          </w:p>
          <w:p w:rsidR="007D547F" w:rsidRPr="0012571C" w:rsidRDefault="007D547F" w:rsidP="00D65B99">
            <w:r>
              <w:t>Развитие навыков ознакоми-тельного чтения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150E99">
            <w:r>
              <w:t>Природные катаклизмы</w:t>
            </w:r>
          </w:p>
          <w:p w:rsidR="007D547F" w:rsidRDefault="007D547F" w:rsidP="00150E99">
            <w:r>
              <w:t>Упр.1,2с.108</w:t>
            </w:r>
          </w:p>
          <w:p w:rsidR="007D547F" w:rsidRPr="00150E99" w:rsidRDefault="007D547F" w:rsidP="00150E99">
            <w:r>
              <w:t>Лексика по тексту упр.5с.108</w:t>
            </w:r>
          </w:p>
        </w:tc>
        <w:tc>
          <w:tcPr>
            <w:tcW w:w="1559" w:type="dxa"/>
          </w:tcPr>
          <w:p w:rsidR="007D547F" w:rsidRPr="00150E99" w:rsidRDefault="007D547F" w:rsidP="00150E99"/>
        </w:tc>
        <w:tc>
          <w:tcPr>
            <w:tcW w:w="1508" w:type="dxa"/>
          </w:tcPr>
          <w:p w:rsidR="007D547F" w:rsidRDefault="007D547F" w:rsidP="00C017D3"/>
        </w:tc>
        <w:tc>
          <w:tcPr>
            <w:tcW w:w="1846" w:type="dxa"/>
            <w:gridSpan w:val="2"/>
          </w:tcPr>
          <w:p w:rsidR="007D547F" w:rsidRDefault="007D547F" w:rsidP="00AD4831">
            <w:r>
              <w:t>Чтение с пониманием основного содержания</w:t>
            </w:r>
          </w:p>
          <w:p w:rsidR="007D547F" w:rsidRPr="00150E99" w:rsidRDefault="007D547F" w:rsidP="00AD4831">
            <w:r>
              <w:t>Упр.4с.108</w:t>
            </w:r>
          </w:p>
        </w:tc>
        <w:tc>
          <w:tcPr>
            <w:tcW w:w="1844" w:type="dxa"/>
          </w:tcPr>
          <w:p w:rsidR="007D547F" w:rsidRDefault="007D547F" w:rsidP="00F62E49">
            <w:r>
              <w:t>Упр.3с.108</w:t>
            </w:r>
          </w:p>
        </w:tc>
        <w:tc>
          <w:tcPr>
            <w:tcW w:w="1704" w:type="dxa"/>
            <w:gridSpan w:val="2"/>
          </w:tcPr>
          <w:p w:rsidR="007D547F" w:rsidRPr="00150E99" w:rsidRDefault="007D547F" w:rsidP="00150E99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83"/>
        </w:trPr>
        <w:tc>
          <w:tcPr>
            <w:tcW w:w="709" w:type="dxa"/>
            <w:gridSpan w:val="2"/>
          </w:tcPr>
          <w:p w:rsidR="007D547F" w:rsidRDefault="007D547F" w:rsidP="00C4759E">
            <w:r>
              <w:t>137</w:t>
            </w:r>
          </w:p>
        </w:tc>
        <w:tc>
          <w:tcPr>
            <w:tcW w:w="1524" w:type="dxa"/>
          </w:tcPr>
          <w:p w:rsidR="007D547F" w:rsidRDefault="007D547F" w:rsidP="00134D5B">
            <w:r>
              <w:t>Развитие ПР вэлектрвиде всоответствии с обще-</w:t>
            </w:r>
          </w:p>
          <w:p w:rsidR="007D547F" w:rsidRDefault="007D547F" w:rsidP="00134D5B">
            <w:r>
              <w:t>принятым стандартом</w:t>
            </w:r>
          </w:p>
          <w:p w:rsidR="007D547F" w:rsidRPr="0012571C" w:rsidRDefault="007D547F" w:rsidP="00D65B99"/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150E99">
            <w:r>
              <w:t>Отработка лексики в УР</w:t>
            </w:r>
          </w:p>
          <w:p w:rsidR="007D547F" w:rsidRDefault="007D547F" w:rsidP="00150E99">
            <w:r>
              <w:t>Упр.6с.109</w:t>
            </w:r>
          </w:p>
        </w:tc>
        <w:tc>
          <w:tcPr>
            <w:tcW w:w="1559" w:type="dxa"/>
          </w:tcPr>
          <w:p w:rsidR="007D547F" w:rsidRPr="00150E99" w:rsidRDefault="007D547F" w:rsidP="00150E99"/>
        </w:tc>
        <w:tc>
          <w:tcPr>
            <w:tcW w:w="1508" w:type="dxa"/>
          </w:tcPr>
          <w:p w:rsidR="007D547F" w:rsidRDefault="007D547F" w:rsidP="00C017D3">
            <w:r>
              <w:t>Вживание в ситуацию и описание своих чувств</w:t>
            </w:r>
          </w:p>
          <w:p w:rsidR="007D547F" w:rsidRDefault="007D547F" w:rsidP="00C017D3">
            <w:r>
              <w:t>Упр.8с.109</w:t>
            </w:r>
          </w:p>
        </w:tc>
        <w:tc>
          <w:tcPr>
            <w:tcW w:w="1846" w:type="dxa"/>
            <w:gridSpan w:val="2"/>
          </w:tcPr>
          <w:p w:rsidR="007D547F" w:rsidRDefault="007D547F" w:rsidP="00AD4831">
            <w:r>
              <w:t>Упр.7с.109</w:t>
            </w:r>
          </w:p>
          <w:p w:rsidR="007D547F" w:rsidRDefault="007D547F" w:rsidP="00134D5B">
            <w:r>
              <w:t xml:space="preserve">Обучение навыкам перевода </w:t>
            </w:r>
          </w:p>
          <w:p w:rsidR="007D547F" w:rsidRDefault="007D547F" w:rsidP="00AD4831"/>
        </w:tc>
        <w:tc>
          <w:tcPr>
            <w:tcW w:w="1844" w:type="dxa"/>
          </w:tcPr>
          <w:p w:rsidR="007D547F" w:rsidRDefault="007D547F" w:rsidP="00F62E49"/>
        </w:tc>
        <w:tc>
          <w:tcPr>
            <w:tcW w:w="1704" w:type="dxa"/>
            <w:gridSpan w:val="2"/>
          </w:tcPr>
          <w:p w:rsidR="007D547F" w:rsidRDefault="007D547F" w:rsidP="00150E99">
            <w:r w:rsidRPr="007342BE">
              <w:t>электронно</w:t>
            </w:r>
            <w:r>
              <w:t>е</w:t>
            </w:r>
            <w:r w:rsidRPr="007342BE">
              <w:t xml:space="preserve"> письмо другу</w:t>
            </w:r>
          </w:p>
          <w:p w:rsidR="007D547F" w:rsidRPr="007342BE" w:rsidRDefault="007D547F" w:rsidP="00150E99">
            <w:r>
              <w:t>упр.9с.109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3256"/>
        </w:trPr>
        <w:tc>
          <w:tcPr>
            <w:tcW w:w="709" w:type="dxa"/>
            <w:gridSpan w:val="2"/>
          </w:tcPr>
          <w:p w:rsidR="007D547F" w:rsidRDefault="007D547F" w:rsidP="00C4759E">
            <w:r>
              <w:t>138</w:t>
            </w:r>
          </w:p>
        </w:tc>
        <w:tc>
          <w:tcPr>
            <w:tcW w:w="1524" w:type="dxa"/>
          </w:tcPr>
          <w:p w:rsidR="007D547F" w:rsidRDefault="007D547F" w:rsidP="00134D5B">
            <w:r w:rsidRPr="00CC53FB">
              <w:t>Проблемы экологии</w:t>
            </w:r>
          </w:p>
          <w:p w:rsidR="007D547F" w:rsidRPr="00CC53FB" w:rsidRDefault="007D547F" w:rsidP="00134D5B">
            <w:r>
              <w:t>Активиза-ция упот-ребления лексики в речи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CC53FB">
            <w:r w:rsidRPr="00CC53FB">
              <w:t>Ле</w:t>
            </w:r>
            <w:r>
              <w:t>ксика по теме «Загрязнение окр.</w:t>
            </w:r>
            <w:r w:rsidRPr="00CC53FB">
              <w:t>среды»</w:t>
            </w:r>
          </w:p>
          <w:p w:rsidR="007D547F" w:rsidRDefault="007D547F" w:rsidP="00CC53FB">
            <w:pPr>
              <w:rPr>
                <w:sz w:val="20"/>
                <w:szCs w:val="20"/>
              </w:rPr>
            </w:pPr>
            <w:r>
              <w:t>упр.2с.110</w:t>
            </w:r>
            <w:r>
              <w:rPr>
                <w:sz w:val="20"/>
                <w:szCs w:val="20"/>
              </w:rPr>
              <w:t xml:space="preserve"> </w:t>
            </w:r>
            <w:r w:rsidRPr="00CC53FB">
              <w:t>с.110 упр. 3</w:t>
            </w:r>
          </w:p>
          <w:p w:rsidR="007D547F" w:rsidRPr="00835336" w:rsidRDefault="007D547F" w:rsidP="00CC53FB">
            <w:r w:rsidRPr="00835336">
              <w:t>Язык повседневного общения: переспрашиваем/подтверж</w:t>
            </w:r>
            <w:r>
              <w:t>-</w:t>
            </w:r>
            <w:r w:rsidRPr="00835336">
              <w:t xml:space="preserve">даем </w:t>
            </w:r>
          </w:p>
          <w:p w:rsidR="007D547F" w:rsidRPr="00835336" w:rsidRDefault="007D547F" w:rsidP="00CC53FB"/>
          <w:p w:rsidR="007D547F" w:rsidRDefault="007D547F" w:rsidP="00CC53FB"/>
          <w:p w:rsidR="007D547F" w:rsidRPr="00CC53FB" w:rsidRDefault="007D547F" w:rsidP="00CC53FB"/>
          <w:p w:rsidR="007D547F" w:rsidRDefault="007D547F" w:rsidP="00150E99"/>
        </w:tc>
        <w:tc>
          <w:tcPr>
            <w:tcW w:w="1559" w:type="dxa"/>
          </w:tcPr>
          <w:p w:rsidR="007D547F" w:rsidRPr="00CC53FB" w:rsidRDefault="007D547F" w:rsidP="00CC53FB">
            <w:r w:rsidRPr="00CC53FB">
              <w:t>Фразовые глаголы</w:t>
            </w:r>
          </w:p>
          <w:p w:rsidR="007D547F" w:rsidRPr="00CC53FB" w:rsidRDefault="007D547F" w:rsidP="00CC53FB">
            <w:r w:rsidRPr="00CC53FB">
              <w:t>с.110 упр.4</w:t>
            </w:r>
          </w:p>
          <w:p w:rsidR="007D547F" w:rsidRPr="00150E99" w:rsidRDefault="007D547F" w:rsidP="00150E99"/>
        </w:tc>
        <w:tc>
          <w:tcPr>
            <w:tcW w:w="1508" w:type="dxa"/>
          </w:tcPr>
          <w:p w:rsidR="007D547F" w:rsidRDefault="007D547F" w:rsidP="00C017D3">
            <w:r>
              <w:t>Обсуждение газетных заголовков с вербальной опорой</w:t>
            </w:r>
          </w:p>
          <w:p w:rsidR="007D547F" w:rsidRDefault="007D547F" w:rsidP="00C017D3">
            <w:r>
              <w:t>Упр.7с.111</w:t>
            </w:r>
          </w:p>
          <w:p w:rsidR="007D547F" w:rsidRDefault="007D547F" w:rsidP="00C017D3">
            <w:r>
              <w:t>Описание картинок по теме</w:t>
            </w:r>
          </w:p>
          <w:p w:rsidR="007D547F" w:rsidRDefault="007D547F" w:rsidP="00C017D3">
            <w:r>
              <w:t>Упр.1с.110</w:t>
            </w:r>
          </w:p>
        </w:tc>
        <w:tc>
          <w:tcPr>
            <w:tcW w:w="1846" w:type="dxa"/>
            <w:gridSpan w:val="2"/>
          </w:tcPr>
          <w:p w:rsidR="007D547F" w:rsidRDefault="007D547F" w:rsidP="00AD4831"/>
        </w:tc>
        <w:tc>
          <w:tcPr>
            <w:tcW w:w="1844" w:type="dxa"/>
          </w:tcPr>
          <w:p w:rsidR="007D547F" w:rsidRDefault="007D547F" w:rsidP="00F62E49"/>
        </w:tc>
        <w:tc>
          <w:tcPr>
            <w:tcW w:w="1704" w:type="dxa"/>
            <w:gridSpan w:val="2"/>
          </w:tcPr>
          <w:p w:rsidR="007D547F" w:rsidRPr="007342BE" w:rsidRDefault="007D547F" w:rsidP="00150E99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235"/>
        </w:trPr>
        <w:tc>
          <w:tcPr>
            <w:tcW w:w="709" w:type="dxa"/>
            <w:gridSpan w:val="2"/>
          </w:tcPr>
          <w:p w:rsidR="007D547F" w:rsidRDefault="007D547F" w:rsidP="00C4759E">
            <w:r>
              <w:t>139</w:t>
            </w:r>
          </w:p>
        </w:tc>
        <w:tc>
          <w:tcPr>
            <w:tcW w:w="1524" w:type="dxa"/>
          </w:tcPr>
          <w:p w:rsidR="007D547F" w:rsidRDefault="007D547F" w:rsidP="00134D5B">
            <w:r>
              <w:t>Повторяем грамматику</w:t>
            </w:r>
          </w:p>
          <w:p w:rsidR="007D547F" w:rsidRDefault="007D547F" w:rsidP="00134D5B">
            <w:r>
              <w:t>Придаточ-ные предло-жения</w:t>
            </w:r>
          </w:p>
          <w:p w:rsidR="007D547F" w:rsidRPr="00CC53FB" w:rsidRDefault="007D547F" w:rsidP="00134D5B"/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Pr="00CC53FB" w:rsidRDefault="007D547F" w:rsidP="00CC53FB"/>
        </w:tc>
        <w:tc>
          <w:tcPr>
            <w:tcW w:w="1559" w:type="dxa"/>
          </w:tcPr>
          <w:p w:rsidR="007D547F" w:rsidRPr="00835336" w:rsidRDefault="007D547F" w:rsidP="008E3D7A">
            <w:r w:rsidRPr="00835336">
              <w:t>Придаточ</w:t>
            </w:r>
            <w:r>
              <w:t>-</w:t>
            </w:r>
            <w:r w:rsidRPr="00835336">
              <w:t>ные предл. условия/пожелания-Грам.справ. с.177</w:t>
            </w:r>
          </w:p>
          <w:p w:rsidR="007D547F" w:rsidRPr="00835336" w:rsidRDefault="007D547F" w:rsidP="008E3D7A">
            <w:r w:rsidRPr="00835336">
              <w:t>с.110 упр</w:t>
            </w:r>
            <w:r>
              <w:t>.5</w:t>
            </w:r>
          </w:p>
          <w:p w:rsidR="007D547F" w:rsidRPr="00835336" w:rsidRDefault="007D547F" w:rsidP="008E3D7A">
            <w:r w:rsidRPr="00835336">
              <w:t>Косвенная речь</w:t>
            </w:r>
          </w:p>
          <w:p w:rsidR="007D547F" w:rsidRPr="00835336" w:rsidRDefault="007D547F" w:rsidP="008E3D7A">
            <w:r w:rsidRPr="00835336">
              <w:t>с.111 упр.7</w:t>
            </w:r>
          </w:p>
          <w:p w:rsidR="007D547F" w:rsidRPr="00835336" w:rsidRDefault="007D547F" w:rsidP="008E3D7A">
            <w:r w:rsidRPr="00835336">
              <w:t>Предлоги</w:t>
            </w:r>
          </w:p>
          <w:p w:rsidR="007D547F" w:rsidRPr="00835336" w:rsidRDefault="007D547F" w:rsidP="008E3D7A">
            <w:r w:rsidRPr="00835336">
              <w:t>с.111 упр.8</w:t>
            </w:r>
          </w:p>
          <w:p w:rsidR="007D547F" w:rsidRPr="00CC53FB" w:rsidRDefault="007D547F" w:rsidP="00CC53FB"/>
        </w:tc>
        <w:tc>
          <w:tcPr>
            <w:tcW w:w="1508" w:type="dxa"/>
          </w:tcPr>
          <w:p w:rsidR="007D547F" w:rsidRDefault="007D547F" w:rsidP="00C017D3"/>
        </w:tc>
        <w:tc>
          <w:tcPr>
            <w:tcW w:w="1846" w:type="dxa"/>
            <w:gridSpan w:val="2"/>
          </w:tcPr>
          <w:p w:rsidR="007D547F" w:rsidRDefault="007D547F" w:rsidP="00AD4831">
            <w:r>
              <w:t>Чтение текста с употреблением лексических единиц с учетом сочетаемости</w:t>
            </w:r>
          </w:p>
          <w:p w:rsidR="007D547F" w:rsidRDefault="007D547F" w:rsidP="00AD4831">
            <w:r>
              <w:t>Упр.9с.111</w:t>
            </w:r>
          </w:p>
        </w:tc>
        <w:tc>
          <w:tcPr>
            <w:tcW w:w="1844" w:type="dxa"/>
          </w:tcPr>
          <w:p w:rsidR="007D547F" w:rsidRDefault="007D547F" w:rsidP="00F62E49"/>
        </w:tc>
        <w:tc>
          <w:tcPr>
            <w:tcW w:w="1704" w:type="dxa"/>
            <w:gridSpan w:val="2"/>
          </w:tcPr>
          <w:p w:rsidR="007D547F" w:rsidRPr="00835336" w:rsidRDefault="007D547F" w:rsidP="008E3D7A">
            <w:r>
              <w:t xml:space="preserve">Трансформация </w:t>
            </w:r>
            <w:r w:rsidRPr="00835336">
              <w:t>предло</w:t>
            </w:r>
            <w:r>
              <w:t>-</w:t>
            </w:r>
            <w:r w:rsidRPr="00835336">
              <w:t>жений</w:t>
            </w:r>
          </w:p>
          <w:p w:rsidR="007D547F" w:rsidRPr="00835336" w:rsidRDefault="007D547F" w:rsidP="008E3D7A">
            <w:r w:rsidRPr="00835336">
              <w:t>с.111 упр.6</w:t>
            </w:r>
          </w:p>
          <w:p w:rsidR="007D547F" w:rsidRPr="007342BE" w:rsidRDefault="007D547F" w:rsidP="00150E99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235"/>
        </w:trPr>
        <w:tc>
          <w:tcPr>
            <w:tcW w:w="709" w:type="dxa"/>
            <w:gridSpan w:val="2"/>
          </w:tcPr>
          <w:p w:rsidR="007D547F" w:rsidRDefault="007D547F" w:rsidP="00C4759E">
            <w:r>
              <w:t>140</w:t>
            </w:r>
          </w:p>
        </w:tc>
        <w:tc>
          <w:tcPr>
            <w:tcW w:w="1524" w:type="dxa"/>
          </w:tcPr>
          <w:p w:rsidR="007D547F" w:rsidRDefault="007D547F" w:rsidP="00134D5B">
            <w:r w:rsidRPr="005F4525">
              <w:t>Помочь природе-просто</w:t>
            </w:r>
          </w:p>
          <w:p w:rsidR="007D547F" w:rsidRPr="005F4525" w:rsidRDefault="007D547F" w:rsidP="00134D5B">
            <w:r>
              <w:t>Развитие навыков аудирования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Pr="00CC53FB" w:rsidRDefault="007D547F" w:rsidP="00CC53FB"/>
        </w:tc>
        <w:tc>
          <w:tcPr>
            <w:tcW w:w="1559" w:type="dxa"/>
          </w:tcPr>
          <w:p w:rsidR="007D547F" w:rsidRPr="00835336" w:rsidRDefault="007D547F" w:rsidP="008E3D7A"/>
        </w:tc>
        <w:tc>
          <w:tcPr>
            <w:tcW w:w="1508" w:type="dxa"/>
          </w:tcPr>
          <w:p w:rsidR="007D547F" w:rsidRDefault="007D547F" w:rsidP="00C017D3">
            <w:r>
              <w:t>Монологическая речь с вербальной опорой</w:t>
            </w:r>
          </w:p>
          <w:p w:rsidR="007D547F" w:rsidRDefault="007D547F" w:rsidP="00C017D3">
            <w:r>
              <w:t>Задание1</w:t>
            </w:r>
          </w:p>
          <w:p w:rsidR="007D547F" w:rsidRDefault="007D547F" w:rsidP="00C017D3">
            <w:r>
              <w:t>с.114</w:t>
            </w:r>
          </w:p>
        </w:tc>
        <w:tc>
          <w:tcPr>
            <w:tcW w:w="1846" w:type="dxa"/>
            <w:gridSpan w:val="2"/>
          </w:tcPr>
          <w:p w:rsidR="007D547F" w:rsidRDefault="007D547F" w:rsidP="00AD4831"/>
        </w:tc>
        <w:tc>
          <w:tcPr>
            <w:tcW w:w="1844" w:type="dxa"/>
          </w:tcPr>
          <w:p w:rsidR="007D547F" w:rsidRDefault="007D547F" w:rsidP="00F62E49">
            <w:r>
              <w:t>Аудирование с пониманием необходимой и основной информации   Упр.1,2с.112</w:t>
            </w:r>
          </w:p>
        </w:tc>
        <w:tc>
          <w:tcPr>
            <w:tcW w:w="1704" w:type="dxa"/>
            <w:gridSpan w:val="2"/>
          </w:tcPr>
          <w:p w:rsidR="007D547F" w:rsidRDefault="007D547F" w:rsidP="008E3D7A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235"/>
        </w:trPr>
        <w:tc>
          <w:tcPr>
            <w:tcW w:w="709" w:type="dxa"/>
            <w:gridSpan w:val="2"/>
          </w:tcPr>
          <w:p w:rsidR="007D547F" w:rsidRDefault="007D547F" w:rsidP="00C4759E">
            <w:r>
              <w:t>141</w:t>
            </w:r>
          </w:p>
        </w:tc>
        <w:tc>
          <w:tcPr>
            <w:tcW w:w="1524" w:type="dxa"/>
          </w:tcPr>
          <w:p w:rsidR="007D547F" w:rsidRDefault="007D547F" w:rsidP="00134D5B">
            <w:r w:rsidRPr="005F4525">
              <w:t>Как быть в форме</w:t>
            </w:r>
          </w:p>
          <w:p w:rsidR="007D547F" w:rsidRPr="005F4525" w:rsidRDefault="007D547F" w:rsidP="00134D5B">
            <w:r>
              <w:t>Развитие дискуссионных навыков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Pr="00CC53FB" w:rsidRDefault="007D547F" w:rsidP="00CC53FB"/>
        </w:tc>
        <w:tc>
          <w:tcPr>
            <w:tcW w:w="1559" w:type="dxa"/>
          </w:tcPr>
          <w:p w:rsidR="007D547F" w:rsidRPr="00835336" w:rsidRDefault="007D547F" w:rsidP="008E3D7A"/>
        </w:tc>
        <w:tc>
          <w:tcPr>
            <w:tcW w:w="1508" w:type="dxa"/>
          </w:tcPr>
          <w:p w:rsidR="007D547F" w:rsidRDefault="007D547F" w:rsidP="00C017D3">
            <w:r>
              <w:t>Диалогическая речь</w:t>
            </w:r>
          </w:p>
          <w:p w:rsidR="007D547F" w:rsidRDefault="007D547F" w:rsidP="00C017D3">
            <w:r>
              <w:t>Задание2</w:t>
            </w:r>
          </w:p>
          <w:p w:rsidR="007D547F" w:rsidRDefault="007D547F" w:rsidP="00C017D3">
            <w:r>
              <w:t>с.114</w:t>
            </w:r>
          </w:p>
        </w:tc>
        <w:tc>
          <w:tcPr>
            <w:tcW w:w="1846" w:type="dxa"/>
            <w:gridSpan w:val="2"/>
          </w:tcPr>
          <w:p w:rsidR="007D547F" w:rsidRDefault="007D547F" w:rsidP="00AD4831"/>
        </w:tc>
        <w:tc>
          <w:tcPr>
            <w:tcW w:w="1844" w:type="dxa"/>
          </w:tcPr>
          <w:p w:rsidR="007D547F" w:rsidRDefault="007D547F" w:rsidP="00F62E49">
            <w:r>
              <w:t>Аудирование с пониманием точной информации</w:t>
            </w:r>
          </w:p>
          <w:p w:rsidR="007D547F" w:rsidRDefault="007D547F" w:rsidP="00F62E49">
            <w:r>
              <w:t>Упр.4с.113</w:t>
            </w:r>
          </w:p>
        </w:tc>
        <w:tc>
          <w:tcPr>
            <w:tcW w:w="1704" w:type="dxa"/>
            <w:gridSpan w:val="2"/>
          </w:tcPr>
          <w:p w:rsidR="007D547F" w:rsidRDefault="007D547F" w:rsidP="008E3D7A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235"/>
        </w:trPr>
        <w:tc>
          <w:tcPr>
            <w:tcW w:w="709" w:type="dxa"/>
            <w:gridSpan w:val="2"/>
          </w:tcPr>
          <w:p w:rsidR="007D547F" w:rsidRDefault="007D547F" w:rsidP="00C4759E">
            <w:r>
              <w:t>142</w:t>
            </w:r>
          </w:p>
        </w:tc>
        <w:tc>
          <w:tcPr>
            <w:tcW w:w="1524" w:type="dxa"/>
          </w:tcPr>
          <w:p w:rsidR="007D547F" w:rsidRPr="005F4525" w:rsidRDefault="007D547F" w:rsidP="00134D5B">
            <w:r>
              <w:t>Вулканы Развитие навыков аудирования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Pr="00CC53FB" w:rsidRDefault="007D547F" w:rsidP="00CC53FB"/>
        </w:tc>
        <w:tc>
          <w:tcPr>
            <w:tcW w:w="1559" w:type="dxa"/>
          </w:tcPr>
          <w:p w:rsidR="007D547F" w:rsidRPr="003F15EB" w:rsidRDefault="007D547F" w:rsidP="003F15EB">
            <w:r w:rsidRPr="003F15EB">
              <w:t>РТ с.55 упр.3формы глагола</w:t>
            </w:r>
          </w:p>
          <w:p w:rsidR="007D547F" w:rsidRPr="00835336" w:rsidRDefault="007D547F" w:rsidP="008E3D7A"/>
        </w:tc>
        <w:tc>
          <w:tcPr>
            <w:tcW w:w="1508" w:type="dxa"/>
          </w:tcPr>
          <w:p w:rsidR="007D547F" w:rsidRDefault="007D547F" w:rsidP="00C017D3">
            <w:r>
              <w:t>Способы выражения несогласия</w:t>
            </w:r>
          </w:p>
          <w:p w:rsidR="007D547F" w:rsidRDefault="007D547F" w:rsidP="00C017D3">
            <w:r>
              <w:t>ДР задание2</w:t>
            </w:r>
          </w:p>
          <w:p w:rsidR="007D547F" w:rsidRDefault="007D547F" w:rsidP="00C017D3">
            <w:r>
              <w:t>с.115</w:t>
            </w:r>
          </w:p>
        </w:tc>
        <w:tc>
          <w:tcPr>
            <w:tcW w:w="1846" w:type="dxa"/>
            <w:gridSpan w:val="2"/>
          </w:tcPr>
          <w:p w:rsidR="007D547F" w:rsidRDefault="007D547F" w:rsidP="00AD4831"/>
        </w:tc>
        <w:tc>
          <w:tcPr>
            <w:tcW w:w="1844" w:type="dxa"/>
          </w:tcPr>
          <w:p w:rsidR="007D547F" w:rsidRDefault="007D547F" w:rsidP="00F62E49">
            <w:r>
              <w:t>Понимание информации с заполнением пропусков</w:t>
            </w:r>
          </w:p>
          <w:p w:rsidR="007D547F" w:rsidRDefault="007D547F" w:rsidP="00F62E49">
            <w:r>
              <w:t>Упр.3с.113</w:t>
            </w:r>
          </w:p>
        </w:tc>
        <w:tc>
          <w:tcPr>
            <w:tcW w:w="1704" w:type="dxa"/>
            <w:gridSpan w:val="2"/>
          </w:tcPr>
          <w:p w:rsidR="007D547F" w:rsidRDefault="007D547F" w:rsidP="008E3D7A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235"/>
        </w:trPr>
        <w:tc>
          <w:tcPr>
            <w:tcW w:w="709" w:type="dxa"/>
            <w:gridSpan w:val="2"/>
          </w:tcPr>
          <w:p w:rsidR="007D547F" w:rsidRDefault="007D547F" w:rsidP="00C4759E">
            <w:r>
              <w:t>143</w:t>
            </w:r>
          </w:p>
        </w:tc>
        <w:tc>
          <w:tcPr>
            <w:tcW w:w="1524" w:type="dxa"/>
          </w:tcPr>
          <w:p w:rsidR="007D547F" w:rsidRDefault="007D547F" w:rsidP="00134D5B">
            <w:r>
              <w:t>Научить рассуждать, высказывать предполо-жения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Pr="00CC53FB" w:rsidRDefault="007D547F" w:rsidP="00CC53FB"/>
        </w:tc>
        <w:tc>
          <w:tcPr>
            <w:tcW w:w="1559" w:type="dxa"/>
          </w:tcPr>
          <w:p w:rsidR="007D547F" w:rsidRPr="003F15EB" w:rsidRDefault="007D547F" w:rsidP="003F15EB"/>
        </w:tc>
        <w:tc>
          <w:tcPr>
            <w:tcW w:w="1508" w:type="dxa"/>
          </w:tcPr>
          <w:p w:rsidR="007D547F" w:rsidRDefault="007D547F" w:rsidP="00C017D3">
            <w:r>
              <w:t>Диалогическая речь с невербаль-ной опорой</w:t>
            </w:r>
          </w:p>
          <w:p w:rsidR="007D547F" w:rsidRDefault="007D547F" w:rsidP="00C017D3">
            <w:r>
              <w:t>задание1</w:t>
            </w:r>
          </w:p>
          <w:p w:rsidR="007D547F" w:rsidRDefault="007D547F" w:rsidP="00C017D3">
            <w:r>
              <w:t>с115</w:t>
            </w:r>
          </w:p>
        </w:tc>
        <w:tc>
          <w:tcPr>
            <w:tcW w:w="1846" w:type="dxa"/>
            <w:gridSpan w:val="2"/>
          </w:tcPr>
          <w:p w:rsidR="007D547F" w:rsidRDefault="007D547F" w:rsidP="00AD4831"/>
        </w:tc>
        <w:tc>
          <w:tcPr>
            <w:tcW w:w="1844" w:type="dxa"/>
          </w:tcPr>
          <w:p w:rsidR="007D547F" w:rsidRPr="00570522" w:rsidRDefault="007D547F" w:rsidP="00F62E49">
            <w:r w:rsidRPr="00570522">
              <w:t>с.115 зад.1</w:t>
            </w:r>
          </w:p>
        </w:tc>
        <w:tc>
          <w:tcPr>
            <w:tcW w:w="1704" w:type="dxa"/>
            <w:gridSpan w:val="2"/>
          </w:tcPr>
          <w:p w:rsidR="007D547F" w:rsidRDefault="007D547F" w:rsidP="008E3D7A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2355"/>
        </w:trPr>
        <w:tc>
          <w:tcPr>
            <w:tcW w:w="709" w:type="dxa"/>
            <w:gridSpan w:val="2"/>
          </w:tcPr>
          <w:p w:rsidR="007D547F" w:rsidRDefault="007D547F" w:rsidP="00C4759E">
            <w:r>
              <w:t>144</w:t>
            </w:r>
          </w:p>
        </w:tc>
        <w:tc>
          <w:tcPr>
            <w:tcW w:w="1524" w:type="dxa"/>
          </w:tcPr>
          <w:p w:rsidR="007D547F" w:rsidRDefault="007D547F" w:rsidP="00134D5B">
            <w:r w:rsidRPr="00570522">
              <w:t>Пишем сочинение с развенутой аргумента</w:t>
            </w:r>
            <w:r>
              <w:t>-</w:t>
            </w:r>
            <w:r w:rsidRPr="00570522">
              <w:t>цией</w:t>
            </w:r>
          </w:p>
          <w:p w:rsidR="007D547F" w:rsidRPr="00570522" w:rsidRDefault="007D547F" w:rsidP="00134D5B">
            <w:r>
              <w:t>Развитие навыков ПР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570522">
            <w:r w:rsidRPr="00570522">
              <w:t>Правила написания и виды данного типа сочинений, полезные слова и выражения</w:t>
            </w:r>
          </w:p>
          <w:p w:rsidR="007D547F" w:rsidRPr="00570522" w:rsidRDefault="007D547F" w:rsidP="00570522">
            <w:r>
              <w:t>с.116</w:t>
            </w:r>
          </w:p>
          <w:p w:rsidR="007D547F" w:rsidRDefault="007D547F" w:rsidP="00570522">
            <w:pPr>
              <w:rPr>
                <w:sz w:val="20"/>
                <w:szCs w:val="20"/>
              </w:rPr>
            </w:pPr>
          </w:p>
          <w:p w:rsidR="007D547F" w:rsidRPr="00CC53FB" w:rsidRDefault="007D547F" w:rsidP="00CC53FB"/>
        </w:tc>
        <w:tc>
          <w:tcPr>
            <w:tcW w:w="1559" w:type="dxa"/>
          </w:tcPr>
          <w:p w:rsidR="007D547F" w:rsidRPr="003F15EB" w:rsidRDefault="007D547F" w:rsidP="003F15EB"/>
        </w:tc>
        <w:tc>
          <w:tcPr>
            <w:tcW w:w="1508" w:type="dxa"/>
          </w:tcPr>
          <w:p w:rsidR="007D547F" w:rsidRPr="00451FAA" w:rsidRDefault="007D547F" w:rsidP="00C017D3">
            <w:r w:rsidRPr="00451FAA">
              <w:t>РТ с.56 упр.1</w:t>
            </w:r>
          </w:p>
        </w:tc>
        <w:tc>
          <w:tcPr>
            <w:tcW w:w="1846" w:type="dxa"/>
            <w:gridSpan w:val="2"/>
          </w:tcPr>
          <w:p w:rsidR="007D547F" w:rsidRDefault="007D547F" w:rsidP="00AD4831">
            <w:r>
              <w:t>Чтение на установление соответствия</w:t>
            </w:r>
          </w:p>
          <w:p w:rsidR="007D547F" w:rsidRDefault="007D547F" w:rsidP="00AD4831">
            <w:r>
              <w:t>Упр.1с.116</w:t>
            </w:r>
          </w:p>
        </w:tc>
        <w:tc>
          <w:tcPr>
            <w:tcW w:w="1844" w:type="dxa"/>
          </w:tcPr>
          <w:p w:rsidR="007D547F" w:rsidRPr="00570522" w:rsidRDefault="007D547F" w:rsidP="00F62E49"/>
        </w:tc>
        <w:tc>
          <w:tcPr>
            <w:tcW w:w="1704" w:type="dxa"/>
            <w:gridSpan w:val="2"/>
          </w:tcPr>
          <w:p w:rsidR="007D547F" w:rsidRDefault="007D547F" w:rsidP="008E3D7A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066"/>
        </w:trPr>
        <w:tc>
          <w:tcPr>
            <w:tcW w:w="709" w:type="dxa"/>
            <w:gridSpan w:val="2"/>
          </w:tcPr>
          <w:p w:rsidR="007D547F" w:rsidRDefault="007D547F" w:rsidP="00C4759E">
            <w:r>
              <w:t>145</w:t>
            </w:r>
          </w:p>
        </w:tc>
        <w:tc>
          <w:tcPr>
            <w:tcW w:w="1524" w:type="dxa"/>
          </w:tcPr>
          <w:p w:rsidR="007D547F" w:rsidRDefault="007D547F" w:rsidP="00134D5B">
            <w:r>
              <w:t xml:space="preserve">Выбор языковых средств для сочиненияс </w:t>
            </w:r>
          </w:p>
          <w:p w:rsidR="007D547F" w:rsidRPr="00570522" w:rsidRDefault="007D547F" w:rsidP="00134D5B">
            <w:r w:rsidRPr="00570522">
              <w:t>развенутой аргумента</w:t>
            </w:r>
            <w:r>
              <w:t>-</w:t>
            </w:r>
            <w:r w:rsidRPr="00570522">
              <w:t>цией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Pr="00570522" w:rsidRDefault="007D547F" w:rsidP="00570522"/>
        </w:tc>
        <w:tc>
          <w:tcPr>
            <w:tcW w:w="1559" w:type="dxa"/>
          </w:tcPr>
          <w:p w:rsidR="007D547F" w:rsidRPr="003F15EB" w:rsidRDefault="007D547F" w:rsidP="003F15EB"/>
        </w:tc>
        <w:tc>
          <w:tcPr>
            <w:tcW w:w="1508" w:type="dxa"/>
          </w:tcPr>
          <w:p w:rsidR="007D547F" w:rsidRPr="00451FAA" w:rsidRDefault="007D547F" w:rsidP="00C017D3">
            <w:r>
              <w:t>Дискуссия о разных видах отдыха</w:t>
            </w:r>
          </w:p>
        </w:tc>
        <w:tc>
          <w:tcPr>
            <w:tcW w:w="1846" w:type="dxa"/>
            <w:gridSpan w:val="2"/>
          </w:tcPr>
          <w:p w:rsidR="007D547F" w:rsidRDefault="007D547F" w:rsidP="00AD4831">
            <w:r>
              <w:t>Изучение писем-образцов</w:t>
            </w:r>
          </w:p>
          <w:p w:rsidR="007D547F" w:rsidRDefault="007D547F" w:rsidP="00AD4831">
            <w:r>
              <w:t>по видам отдыха и их анализ упр.2с.117</w:t>
            </w:r>
          </w:p>
        </w:tc>
        <w:tc>
          <w:tcPr>
            <w:tcW w:w="1844" w:type="dxa"/>
          </w:tcPr>
          <w:p w:rsidR="007D547F" w:rsidRPr="00570522" w:rsidRDefault="007D547F" w:rsidP="00F62E49"/>
        </w:tc>
        <w:tc>
          <w:tcPr>
            <w:tcW w:w="1704" w:type="dxa"/>
            <w:gridSpan w:val="2"/>
          </w:tcPr>
          <w:p w:rsidR="007D547F" w:rsidRDefault="007D547F" w:rsidP="008E3D7A">
            <w:r>
              <w:t>Упр.3с.117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066"/>
        </w:trPr>
        <w:tc>
          <w:tcPr>
            <w:tcW w:w="709" w:type="dxa"/>
            <w:gridSpan w:val="2"/>
          </w:tcPr>
          <w:p w:rsidR="007D547F" w:rsidRDefault="007D547F" w:rsidP="00C4759E">
            <w:r>
              <w:t>146</w:t>
            </w:r>
          </w:p>
        </w:tc>
        <w:tc>
          <w:tcPr>
            <w:tcW w:w="1524" w:type="dxa"/>
          </w:tcPr>
          <w:p w:rsidR="007D547F" w:rsidRDefault="007D547F" w:rsidP="00134D5B">
            <w:r w:rsidRPr="007A538F">
              <w:t>Природа мира: Долина гейзеров</w:t>
            </w:r>
          </w:p>
          <w:p w:rsidR="007D547F" w:rsidRPr="007A538F" w:rsidRDefault="007D547F" w:rsidP="00134D5B">
            <w:r>
              <w:t xml:space="preserve">Развитие навыков поискового чтения 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570522">
            <w:r w:rsidRPr="007A538F">
              <w:t>РТ с.57 упр.7</w:t>
            </w:r>
          </w:p>
          <w:p w:rsidR="007D547F" w:rsidRPr="00570522" w:rsidRDefault="007D547F" w:rsidP="00570522">
            <w:r>
              <w:t>Лексика по тексту</w:t>
            </w:r>
          </w:p>
        </w:tc>
        <w:tc>
          <w:tcPr>
            <w:tcW w:w="1559" w:type="dxa"/>
          </w:tcPr>
          <w:p w:rsidR="007D547F" w:rsidRPr="003F15EB" w:rsidRDefault="007D547F" w:rsidP="003F15EB"/>
        </w:tc>
        <w:tc>
          <w:tcPr>
            <w:tcW w:w="1508" w:type="dxa"/>
          </w:tcPr>
          <w:p w:rsidR="007D547F" w:rsidRDefault="007D547F" w:rsidP="00C017D3">
            <w:r>
              <w:t>Предвосхищениесобы-тий текста позаголовку и иллюстра-циям упр.1с.120</w:t>
            </w:r>
          </w:p>
        </w:tc>
        <w:tc>
          <w:tcPr>
            <w:tcW w:w="1846" w:type="dxa"/>
            <w:gridSpan w:val="2"/>
          </w:tcPr>
          <w:p w:rsidR="007D547F" w:rsidRDefault="007D547F" w:rsidP="007A538F">
            <w:r>
              <w:t>Чтение  с употреблением лексических единиц с учетом сочетаемости</w:t>
            </w:r>
          </w:p>
          <w:p w:rsidR="007D547F" w:rsidRDefault="007D547F" w:rsidP="007A538F">
            <w:r>
              <w:t>Упр.2с.121</w:t>
            </w:r>
          </w:p>
          <w:p w:rsidR="007D547F" w:rsidRDefault="007D547F" w:rsidP="00AD4831"/>
        </w:tc>
        <w:tc>
          <w:tcPr>
            <w:tcW w:w="1844" w:type="dxa"/>
          </w:tcPr>
          <w:p w:rsidR="007D547F" w:rsidRPr="00570522" w:rsidRDefault="007D547F" w:rsidP="00F62E49">
            <w:r>
              <w:t>Упр.4 текст А) с.120</w:t>
            </w:r>
          </w:p>
        </w:tc>
        <w:tc>
          <w:tcPr>
            <w:tcW w:w="1704" w:type="dxa"/>
            <w:gridSpan w:val="2"/>
          </w:tcPr>
          <w:p w:rsidR="007D547F" w:rsidRDefault="007D547F" w:rsidP="008E3D7A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066"/>
        </w:trPr>
        <w:tc>
          <w:tcPr>
            <w:tcW w:w="709" w:type="dxa"/>
            <w:gridSpan w:val="2"/>
          </w:tcPr>
          <w:p w:rsidR="007D547F" w:rsidRDefault="007D547F" w:rsidP="00C4759E">
            <w:r>
              <w:t>147</w:t>
            </w:r>
          </w:p>
        </w:tc>
        <w:tc>
          <w:tcPr>
            <w:tcW w:w="1524" w:type="dxa"/>
          </w:tcPr>
          <w:p w:rsidR="007D547F" w:rsidRDefault="007D547F" w:rsidP="005D5BC4">
            <w:r>
              <w:t>Р</w:t>
            </w:r>
            <w:r w:rsidRPr="007A538F">
              <w:t>ека Волга, рисовые поля на Филиппинах</w:t>
            </w:r>
            <w:r>
              <w:t xml:space="preserve"> Развитие умений выполнять творческие работы</w:t>
            </w:r>
          </w:p>
          <w:p w:rsidR="007D547F" w:rsidRDefault="007D547F" w:rsidP="00134D5B"/>
          <w:p w:rsidR="007D547F" w:rsidRPr="007A538F" w:rsidRDefault="007D547F" w:rsidP="00134D5B"/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Pr="007A538F" w:rsidRDefault="007D547F" w:rsidP="00570522">
            <w:r>
              <w:t>Лексика по тексту</w:t>
            </w:r>
          </w:p>
        </w:tc>
        <w:tc>
          <w:tcPr>
            <w:tcW w:w="1559" w:type="dxa"/>
          </w:tcPr>
          <w:p w:rsidR="007D547F" w:rsidRPr="003F15EB" w:rsidRDefault="007D547F" w:rsidP="003F15EB"/>
        </w:tc>
        <w:tc>
          <w:tcPr>
            <w:tcW w:w="1508" w:type="dxa"/>
          </w:tcPr>
          <w:p w:rsidR="007D547F" w:rsidRDefault="007D547F" w:rsidP="00C017D3">
            <w:r>
              <w:t>Краткое изложение прочитан-ных текстов</w:t>
            </w:r>
          </w:p>
          <w:p w:rsidR="007D547F" w:rsidRDefault="007D547F" w:rsidP="00C017D3">
            <w:r>
              <w:t>С.121</w:t>
            </w:r>
          </w:p>
        </w:tc>
        <w:tc>
          <w:tcPr>
            <w:tcW w:w="1846" w:type="dxa"/>
            <w:gridSpan w:val="2"/>
          </w:tcPr>
          <w:p w:rsidR="007D547F" w:rsidRDefault="007D547F" w:rsidP="005D5BC4">
            <w:r>
              <w:t>Чтение  с употреблением лексических единиц с учетом сочетаемости</w:t>
            </w:r>
          </w:p>
          <w:p w:rsidR="007D547F" w:rsidRDefault="007D547F" w:rsidP="005D5BC4">
            <w:r>
              <w:t>с.121</w:t>
            </w:r>
          </w:p>
          <w:p w:rsidR="007D547F" w:rsidRDefault="007D547F" w:rsidP="007A538F"/>
        </w:tc>
        <w:tc>
          <w:tcPr>
            <w:tcW w:w="1844" w:type="dxa"/>
          </w:tcPr>
          <w:p w:rsidR="007D547F" w:rsidRPr="005D5BC4" w:rsidRDefault="007D547F" w:rsidP="00F62E49">
            <w:r>
              <w:t>Упр.4 текстыB,Cс.121</w:t>
            </w:r>
          </w:p>
        </w:tc>
        <w:tc>
          <w:tcPr>
            <w:tcW w:w="1704" w:type="dxa"/>
            <w:gridSpan w:val="2"/>
          </w:tcPr>
          <w:p w:rsidR="007D547F" w:rsidRPr="005D5BC4" w:rsidRDefault="007D547F" w:rsidP="008E3D7A">
            <w:r w:rsidRPr="005D5BC4">
              <w:t>ИКТ-проект</w:t>
            </w:r>
            <w:r>
              <w:t>- Собери ин</w:t>
            </w:r>
            <w:r w:rsidRPr="005D5BC4">
              <w:t>формацию о природной  или произошед</w:t>
            </w:r>
            <w:r>
              <w:t>-</w:t>
            </w:r>
            <w:r w:rsidRPr="005D5BC4">
              <w:t>шей по вине человека экологич. катастрофе в твоей стране. Сделай презентацию в классе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066"/>
        </w:trPr>
        <w:tc>
          <w:tcPr>
            <w:tcW w:w="709" w:type="dxa"/>
            <w:gridSpan w:val="2"/>
          </w:tcPr>
          <w:p w:rsidR="007D547F" w:rsidRDefault="007D547F" w:rsidP="00C4759E">
            <w:r>
              <w:t>148</w:t>
            </w:r>
          </w:p>
        </w:tc>
        <w:tc>
          <w:tcPr>
            <w:tcW w:w="1524" w:type="dxa"/>
          </w:tcPr>
          <w:p w:rsidR="007D547F" w:rsidRPr="005D5BC4" w:rsidRDefault="007D547F" w:rsidP="005D5BC4">
            <w:r w:rsidRPr="005D5BC4">
              <w:t>Пишем сочинение «за и против»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Pr="005D5BC4" w:rsidRDefault="007D547F" w:rsidP="005D5BC4">
            <w:r w:rsidRPr="005D5BC4">
              <w:t>Правила и план написания данного вида сочинений</w:t>
            </w:r>
          </w:p>
          <w:p w:rsidR="007D547F" w:rsidRDefault="007D547F" w:rsidP="00570522">
            <w:r>
              <w:t>С.118</w:t>
            </w:r>
          </w:p>
        </w:tc>
        <w:tc>
          <w:tcPr>
            <w:tcW w:w="1559" w:type="dxa"/>
          </w:tcPr>
          <w:p w:rsidR="007D547F" w:rsidRPr="003F15EB" w:rsidRDefault="007D547F" w:rsidP="003F15EB"/>
        </w:tc>
        <w:tc>
          <w:tcPr>
            <w:tcW w:w="1508" w:type="dxa"/>
          </w:tcPr>
          <w:p w:rsidR="007D547F" w:rsidRDefault="007D547F" w:rsidP="00C017D3">
            <w:r>
              <w:t>Анализ образца по плану</w:t>
            </w:r>
          </w:p>
          <w:p w:rsidR="007D547F" w:rsidRDefault="007D547F" w:rsidP="00C017D3">
            <w:r>
              <w:t>Упр.2,3с118</w:t>
            </w:r>
          </w:p>
        </w:tc>
        <w:tc>
          <w:tcPr>
            <w:tcW w:w="1846" w:type="dxa"/>
            <w:gridSpan w:val="2"/>
          </w:tcPr>
          <w:p w:rsidR="007D547F" w:rsidRDefault="007D547F" w:rsidP="005D5BC4">
            <w:r>
              <w:t>Изучение образца и сопоставление абзацев с планом письма</w:t>
            </w:r>
          </w:p>
          <w:p w:rsidR="007D547F" w:rsidRDefault="007D547F" w:rsidP="005D5BC4">
            <w:r>
              <w:t>Упр.1с.118</w:t>
            </w:r>
          </w:p>
        </w:tc>
        <w:tc>
          <w:tcPr>
            <w:tcW w:w="1844" w:type="dxa"/>
          </w:tcPr>
          <w:p w:rsidR="007D547F" w:rsidRDefault="007D547F" w:rsidP="00F62E49"/>
        </w:tc>
        <w:tc>
          <w:tcPr>
            <w:tcW w:w="1704" w:type="dxa"/>
            <w:gridSpan w:val="2"/>
          </w:tcPr>
          <w:p w:rsidR="007D547F" w:rsidRPr="005D5BC4" w:rsidRDefault="007D547F" w:rsidP="008E3D7A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066"/>
        </w:trPr>
        <w:tc>
          <w:tcPr>
            <w:tcW w:w="709" w:type="dxa"/>
            <w:gridSpan w:val="2"/>
          </w:tcPr>
          <w:p w:rsidR="007D547F" w:rsidRDefault="007D547F" w:rsidP="00C4759E">
            <w:r>
              <w:t>149</w:t>
            </w:r>
          </w:p>
        </w:tc>
        <w:tc>
          <w:tcPr>
            <w:tcW w:w="1524" w:type="dxa"/>
          </w:tcPr>
          <w:p w:rsidR="007D547F" w:rsidRDefault="007D547F" w:rsidP="005D5BC4">
            <w:r>
              <w:t>Развитие умений правильного выбора языковых средств для написания</w:t>
            </w:r>
          </w:p>
          <w:p w:rsidR="007D547F" w:rsidRPr="005D5BC4" w:rsidRDefault="007D547F" w:rsidP="005D5BC4">
            <w:r w:rsidRPr="005D5BC4">
              <w:t>сочинени</w:t>
            </w:r>
            <w:r>
              <w:t>я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Pr="005D5BC4" w:rsidRDefault="007D547F" w:rsidP="005D5BC4">
            <w:r>
              <w:t>Полезные слова для вводной и заключитель-ной частей с.119</w:t>
            </w:r>
          </w:p>
        </w:tc>
        <w:tc>
          <w:tcPr>
            <w:tcW w:w="1559" w:type="dxa"/>
          </w:tcPr>
          <w:p w:rsidR="007D547F" w:rsidRPr="003F15EB" w:rsidRDefault="007D547F" w:rsidP="003F15EB"/>
        </w:tc>
        <w:tc>
          <w:tcPr>
            <w:tcW w:w="1508" w:type="dxa"/>
          </w:tcPr>
          <w:p w:rsidR="007D547F" w:rsidRDefault="007D547F" w:rsidP="00C017D3">
            <w:r>
              <w:t>Слава:бла-женство или проклятие</w:t>
            </w:r>
          </w:p>
          <w:p w:rsidR="007D547F" w:rsidRDefault="007D547F" w:rsidP="00C017D3">
            <w:r>
              <w:t>Аргументы «за и против»</w:t>
            </w:r>
          </w:p>
          <w:p w:rsidR="007D547F" w:rsidRDefault="007D547F" w:rsidP="00C017D3">
            <w:r>
              <w:t>Упр.4с.119</w:t>
            </w:r>
          </w:p>
        </w:tc>
        <w:tc>
          <w:tcPr>
            <w:tcW w:w="1846" w:type="dxa"/>
            <w:gridSpan w:val="2"/>
          </w:tcPr>
          <w:p w:rsidR="007D547F" w:rsidRDefault="007D547F" w:rsidP="005D5BC4">
            <w:r>
              <w:t>Чтение на сопоставление</w:t>
            </w:r>
          </w:p>
          <w:p w:rsidR="007D547F" w:rsidRDefault="007D547F" w:rsidP="005D5BC4">
            <w:r>
              <w:t>Упр.5с.119</w:t>
            </w:r>
          </w:p>
        </w:tc>
        <w:tc>
          <w:tcPr>
            <w:tcW w:w="1844" w:type="dxa"/>
          </w:tcPr>
          <w:p w:rsidR="007D547F" w:rsidRDefault="007D547F" w:rsidP="00F62E49"/>
        </w:tc>
        <w:tc>
          <w:tcPr>
            <w:tcW w:w="1704" w:type="dxa"/>
            <w:gridSpan w:val="2"/>
          </w:tcPr>
          <w:p w:rsidR="007D547F" w:rsidRPr="005D5BC4" w:rsidRDefault="007D547F" w:rsidP="008E3D7A">
            <w:r>
              <w:t>Упр.7с.119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066"/>
        </w:trPr>
        <w:tc>
          <w:tcPr>
            <w:tcW w:w="709" w:type="dxa"/>
            <w:gridSpan w:val="2"/>
          </w:tcPr>
          <w:p w:rsidR="007D547F" w:rsidRDefault="007D547F" w:rsidP="00C4759E">
            <w:r>
              <w:t>150</w:t>
            </w:r>
          </w:p>
        </w:tc>
        <w:tc>
          <w:tcPr>
            <w:tcW w:w="1524" w:type="dxa"/>
          </w:tcPr>
          <w:p w:rsidR="007D547F" w:rsidRDefault="007D547F" w:rsidP="0020656C">
            <w:r w:rsidRPr="00B00CD8">
              <w:t>Г.Мэлвил «Моби Дик»</w:t>
            </w:r>
          </w:p>
          <w:p w:rsidR="007D547F" w:rsidRDefault="007D547F" w:rsidP="0020656C">
            <w:r>
              <w:t>Знакомство с творчеством писателя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5D5BC4">
            <w:r>
              <w:t>Лексика по тексту</w:t>
            </w:r>
          </w:p>
          <w:p w:rsidR="007D547F" w:rsidRDefault="007D547F" w:rsidP="005D5BC4">
            <w:r>
              <w:t>Работа со словарем</w:t>
            </w:r>
          </w:p>
          <w:p w:rsidR="007D547F" w:rsidRDefault="007D547F" w:rsidP="005D5BC4">
            <w:r>
              <w:t>Упр.5с.122</w:t>
            </w:r>
          </w:p>
          <w:p w:rsidR="007D547F" w:rsidRDefault="007D547F" w:rsidP="005D5BC4">
            <w:r>
              <w:t>Упр.6с.122</w:t>
            </w:r>
          </w:p>
        </w:tc>
        <w:tc>
          <w:tcPr>
            <w:tcW w:w="1559" w:type="dxa"/>
          </w:tcPr>
          <w:p w:rsidR="007D547F" w:rsidRPr="003F15EB" w:rsidRDefault="007D547F" w:rsidP="003F15EB"/>
        </w:tc>
        <w:tc>
          <w:tcPr>
            <w:tcW w:w="1508" w:type="dxa"/>
          </w:tcPr>
          <w:p w:rsidR="007D547F" w:rsidRDefault="007D547F" w:rsidP="00C017D3">
            <w:r>
              <w:t>Сообщение о биографии писателя</w:t>
            </w:r>
          </w:p>
          <w:p w:rsidR="007D547F" w:rsidRDefault="007D547F" w:rsidP="00C017D3">
            <w:r>
              <w:t>Упр.1с.122</w:t>
            </w:r>
          </w:p>
          <w:p w:rsidR="007D547F" w:rsidRDefault="007D547F" w:rsidP="00C017D3">
            <w:r>
              <w:t>Выражение собсвенного мнения Упр.2с.122</w:t>
            </w:r>
          </w:p>
        </w:tc>
        <w:tc>
          <w:tcPr>
            <w:tcW w:w="1846" w:type="dxa"/>
            <w:gridSpan w:val="2"/>
          </w:tcPr>
          <w:p w:rsidR="007D547F" w:rsidRDefault="007D547F" w:rsidP="005D5BC4">
            <w:r>
              <w:t>с.122 упр.3-ЕГЭ-р.2-Чтение с пониманием выборочной информации</w:t>
            </w:r>
          </w:p>
          <w:p w:rsidR="007D547F" w:rsidRPr="00065BD7" w:rsidRDefault="007D547F" w:rsidP="005D5BC4"/>
        </w:tc>
        <w:tc>
          <w:tcPr>
            <w:tcW w:w="1844" w:type="dxa"/>
          </w:tcPr>
          <w:p w:rsidR="007D547F" w:rsidRDefault="007D547F" w:rsidP="00F62E49"/>
        </w:tc>
        <w:tc>
          <w:tcPr>
            <w:tcW w:w="1704" w:type="dxa"/>
            <w:gridSpan w:val="2"/>
          </w:tcPr>
          <w:p w:rsidR="007D547F" w:rsidRDefault="007D547F" w:rsidP="008E3D7A">
            <w:r>
              <w:t>Упр.7с.123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066"/>
        </w:trPr>
        <w:tc>
          <w:tcPr>
            <w:tcW w:w="709" w:type="dxa"/>
            <w:gridSpan w:val="2"/>
          </w:tcPr>
          <w:p w:rsidR="007D547F" w:rsidRDefault="007D547F" w:rsidP="00C4759E">
            <w:r>
              <w:t>151</w:t>
            </w:r>
          </w:p>
        </w:tc>
        <w:tc>
          <w:tcPr>
            <w:tcW w:w="1524" w:type="dxa"/>
          </w:tcPr>
          <w:p w:rsidR="007D547F" w:rsidRPr="00065BD7" w:rsidRDefault="007D547F" w:rsidP="0020656C">
            <w:r>
              <w:t xml:space="preserve">О </w:t>
            </w:r>
            <w:r w:rsidRPr="00065BD7">
              <w:t>глобаль</w:t>
            </w:r>
            <w:r>
              <w:t xml:space="preserve">-ном </w:t>
            </w:r>
            <w:r w:rsidRPr="00065BD7">
              <w:t>поте</w:t>
            </w:r>
            <w:r>
              <w:t>-</w:t>
            </w:r>
            <w:r w:rsidRPr="00065BD7">
              <w:t>плении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5D5BC4">
            <w:r>
              <w:t>Синонимы</w:t>
            </w:r>
          </w:p>
          <w:p w:rsidR="007D547F" w:rsidRDefault="007D547F" w:rsidP="005D5BC4">
            <w:r>
              <w:t>Упр.3с.124</w:t>
            </w:r>
          </w:p>
        </w:tc>
        <w:tc>
          <w:tcPr>
            <w:tcW w:w="1559" w:type="dxa"/>
          </w:tcPr>
          <w:p w:rsidR="007D547F" w:rsidRPr="003F15EB" w:rsidRDefault="007D547F" w:rsidP="003F15EB"/>
        </w:tc>
        <w:tc>
          <w:tcPr>
            <w:tcW w:w="1508" w:type="dxa"/>
          </w:tcPr>
          <w:p w:rsidR="007D547F" w:rsidRDefault="007D547F" w:rsidP="00C017D3">
            <w:r>
              <w:t>Прогноз-е содерж-я и проверка прогноза после прослушивания</w:t>
            </w:r>
          </w:p>
          <w:p w:rsidR="007D547F" w:rsidRDefault="007D547F" w:rsidP="00C017D3">
            <w:r>
              <w:t>Упр.1с.124</w:t>
            </w:r>
          </w:p>
        </w:tc>
        <w:tc>
          <w:tcPr>
            <w:tcW w:w="1846" w:type="dxa"/>
            <w:gridSpan w:val="2"/>
          </w:tcPr>
          <w:p w:rsidR="007D547F" w:rsidRDefault="007D547F" w:rsidP="005D5BC4">
            <w:r>
              <w:t>Чтение с пониманием необходимой информации</w:t>
            </w:r>
          </w:p>
          <w:p w:rsidR="007D547F" w:rsidRDefault="007D547F" w:rsidP="005D5BC4">
            <w:r>
              <w:t>Упр.2с.124</w:t>
            </w:r>
          </w:p>
        </w:tc>
        <w:tc>
          <w:tcPr>
            <w:tcW w:w="1844" w:type="dxa"/>
          </w:tcPr>
          <w:p w:rsidR="007D547F" w:rsidRDefault="007D547F" w:rsidP="00F62E49">
            <w:r>
              <w:t>Упр.1с.124</w:t>
            </w:r>
          </w:p>
        </w:tc>
        <w:tc>
          <w:tcPr>
            <w:tcW w:w="1704" w:type="dxa"/>
            <w:gridSpan w:val="2"/>
          </w:tcPr>
          <w:p w:rsidR="007D547F" w:rsidRDefault="007D547F" w:rsidP="008E3D7A">
            <w:r>
              <w:t>Составить список мероприятий чтобы уменьшить глобальное потепление</w:t>
            </w:r>
          </w:p>
          <w:p w:rsidR="007D547F" w:rsidRDefault="007D547F" w:rsidP="008E3D7A">
            <w:r>
              <w:t>Упр.4с.124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066"/>
        </w:trPr>
        <w:tc>
          <w:tcPr>
            <w:tcW w:w="709" w:type="dxa"/>
            <w:gridSpan w:val="2"/>
          </w:tcPr>
          <w:p w:rsidR="007D547F" w:rsidRDefault="007D547F" w:rsidP="00C4759E">
            <w:r>
              <w:t>152</w:t>
            </w:r>
          </w:p>
        </w:tc>
        <w:tc>
          <w:tcPr>
            <w:tcW w:w="1524" w:type="dxa"/>
          </w:tcPr>
          <w:p w:rsidR="007D547F" w:rsidRDefault="007D547F" w:rsidP="00D416C3">
            <w:r>
              <w:t>Развитие умений выполнять творческие работы с ссылкой на интернет-ресурсы</w:t>
            </w:r>
          </w:p>
          <w:p w:rsidR="007D547F" w:rsidRDefault="007D547F" w:rsidP="0020656C"/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5D5BC4"/>
        </w:tc>
        <w:tc>
          <w:tcPr>
            <w:tcW w:w="1559" w:type="dxa"/>
          </w:tcPr>
          <w:p w:rsidR="007D547F" w:rsidRPr="003F15EB" w:rsidRDefault="007D547F" w:rsidP="003F15EB"/>
        </w:tc>
        <w:tc>
          <w:tcPr>
            <w:tcW w:w="1508" w:type="dxa"/>
          </w:tcPr>
          <w:p w:rsidR="007D547F" w:rsidRDefault="007D547F" w:rsidP="00C017D3">
            <w:r>
              <w:t>Представление презентации классу и ответы на вопросы учащихся</w:t>
            </w:r>
          </w:p>
        </w:tc>
        <w:tc>
          <w:tcPr>
            <w:tcW w:w="1846" w:type="dxa"/>
            <w:gridSpan w:val="2"/>
          </w:tcPr>
          <w:p w:rsidR="007D547F" w:rsidRDefault="007D547F" w:rsidP="005D5BC4"/>
        </w:tc>
        <w:tc>
          <w:tcPr>
            <w:tcW w:w="1844" w:type="dxa"/>
          </w:tcPr>
          <w:p w:rsidR="007D547F" w:rsidRDefault="007D547F" w:rsidP="00F62E49"/>
        </w:tc>
        <w:tc>
          <w:tcPr>
            <w:tcW w:w="1704" w:type="dxa"/>
            <w:gridSpan w:val="2"/>
          </w:tcPr>
          <w:p w:rsidR="007D547F" w:rsidRPr="00D416C3" w:rsidRDefault="007D547F" w:rsidP="00D416C3">
            <w:r w:rsidRPr="00D416C3">
              <w:t>ИКТ-проект</w:t>
            </w:r>
          </w:p>
          <w:p w:rsidR="007D547F" w:rsidRDefault="007D547F" w:rsidP="00D416C3">
            <w:r w:rsidRPr="00D416C3">
              <w:t>Используя ссылку(</w:t>
            </w:r>
            <w:r>
              <w:rPr>
                <w:lang w:val="en-US"/>
              </w:rPr>
              <w:t>http</w:t>
            </w:r>
            <w:r w:rsidRPr="00D416C3">
              <w:t>://</w:t>
            </w:r>
            <w:r>
              <w:rPr>
                <w:lang w:val="en-US"/>
              </w:rPr>
              <w:t>www</w:t>
            </w:r>
            <w:r w:rsidRPr="0055311D">
              <w:t>.</w:t>
            </w:r>
            <w:r>
              <w:rPr>
                <w:lang w:val="en-US"/>
              </w:rPr>
              <w:t>greenpeace</w:t>
            </w:r>
            <w:r w:rsidRPr="0055311D">
              <w:t>.</w:t>
            </w:r>
            <w:r>
              <w:rPr>
                <w:lang w:val="en-US"/>
              </w:rPr>
              <w:t>org</w:t>
            </w:r>
            <w:r w:rsidRPr="0055311D">
              <w:t>)</w:t>
            </w:r>
            <w:r w:rsidRPr="00D416C3">
              <w:t>, подготовь рассказ о другом животном под угрозой из-за глобального</w:t>
            </w:r>
          </w:p>
          <w:p w:rsidR="007D547F" w:rsidRDefault="007D547F" w:rsidP="00D416C3">
            <w:r w:rsidRPr="00D416C3">
              <w:t>потепления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066"/>
        </w:trPr>
        <w:tc>
          <w:tcPr>
            <w:tcW w:w="709" w:type="dxa"/>
            <w:gridSpan w:val="2"/>
          </w:tcPr>
          <w:p w:rsidR="007D547F" w:rsidRDefault="007D547F" w:rsidP="00C4759E">
            <w:r>
              <w:t>153</w:t>
            </w:r>
          </w:p>
        </w:tc>
        <w:tc>
          <w:tcPr>
            <w:tcW w:w="1524" w:type="dxa"/>
          </w:tcPr>
          <w:p w:rsidR="007D547F" w:rsidRDefault="007D547F" w:rsidP="00D416C3">
            <w:r>
              <w:t>Урок обобщения исистемати-зации изученного материала Подготовка к тесту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5D5BC4">
            <w:r>
              <w:t>Устойчивые словосочета-ния</w:t>
            </w:r>
          </w:p>
          <w:p w:rsidR="007D547F" w:rsidRDefault="007D547F" w:rsidP="005D5BC4">
            <w:r>
              <w:t>Лексика по теме</w:t>
            </w:r>
          </w:p>
        </w:tc>
        <w:tc>
          <w:tcPr>
            <w:tcW w:w="1559" w:type="dxa"/>
          </w:tcPr>
          <w:p w:rsidR="007D547F" w:rsidRDefault="007D547F" w:rsidP="003F15EB">
            <w:r>
              <w:t>Страдатель-ный залог</w:t>
            </w:r>
          </w:p>
          <w:p w:rsidR="007D547F" w:rsidRDefault="007D547F" w:rsidP="003F15EB">
            <w:r>
              <w:t>Трансформация предло-жений</w:t>
            </w:r>
          </w:p>
          <w:p w:rsidR="007D547F" w:rsidRPr="003F15EB" w:rsidRDefault="007D547F" w:rsidP="003F15EB">
            <w:r>
              <w:t>предлоги</w:t>
            </w:r>
          </w:p>
        </w:tc>
        <w:tc>
          <w:tcPr>
            <w:tcW w:w="1508" w:type="dxa"/>
          </w:tcPr>
          <w:p w:rsidR="007D547F" w:rsidRDefault="007D547F" w:rsidP="00C017D3"/>
        </w:tc>
        <w:tc>
          <w:tcPr>
            <w:tcW w:w="1846" w:type="dxa"/>
            <w:gridSpan w:val="2"/>
          </w:tcPr>
          <w:p w:rsidR="007D547F" w:rsidRDefault="007D547F" w:rsidP="005D5BC4"/>
        </w:tc>
        <w:tc>
          <w:tcPr>
            <w:tcW w:w="1844" w:type="dxa"/>
          </w:tcPr>
          <w:p w:rsidR="007D547F" w:rsidRDefault="007D547F" w:rsidP="00F62E49"/>
        </w:tc>
        <w:tc>
          <w:tcPr>
            <w:tcW w:w="1704" w:type="dxa"/>
            <w:gridSpan w:val="2"/>
          </w:tcPr>
          <w:p w:rsidR="007D547F" w:rsidRPr="00D416C3" w:rsidRDefault="007D547F" w:rsidP="00D416C3">
            <w:r>
              <w:t>Алгоритм написания сочинения-рассуждения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066"/>
        </w:trPr>
        <w:tc>
          <w:tcPr>
            <w:tcW w:w="709" w:type="dxa"/>
            <w:gridSpan w:val="2"/>
          </w:tcPr>
          <w:p w:rsidR="007D547F" w:rsidRDefault="007D547F" w:rsidP="00C4759E">
            <w:r>
              <w:t>154</w:t>
            </w:r>
          </w:p>
        </w:tc>
        <w:tc>
          <w:tcPr>
            <w:tcW w:w="1524" w:type="dxa"/>
          </w:tcPr>
          <w:p w:rsidR="007D547F" w:rsidRDefault="007D547F" w:rsidP="00210970">
            <w:r w:rsidRPr="00F0563D">
              <w:t>Проверь себя!</w:t>
            </w:r>
            <w:r w:rsidRPr="0063341C">
              <w:t xml:space="preserve"> Контроль лексико-грамматичес</w:t>
            </w:r>
            <w:r>
              <w:t>-</w:t>
            </w:r>
            <w:r w:rsidRPr="0063341C">
              <w:t>ких навыков</w:t>
            </w:r>
            <w:r>
              <w:t xml:space="preserve"> </w:t>
            </w:r>
          </w:p>
          <w:p w:rsidR="007D547F" w:rsidRDefault="007D547F" w:rsidP="00D416C3"/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5D5BC4">
            <w:r>
              <w:t>Заполнение пропусков</w:t>
            </w:r>
          </w:p>
          <w:p w:rsidR="007D547F" w:rsidRDefault="007D547F" w:rsidP="005D5BC4">
            <w:r>
              <w:t>Упр.1с.125</w:t>
            </w:r>
          </w:p>
          <w:p w:rsidR="007D547F" w:rsidRDefault="007D547F" w:rsidP="005D5BC4">
            <w:r>
              <w:t>Устойчивые словосочета-</w:t>
            </w:r>
          </w:p>
          <w:p w:rsidR="007D547F" w:rsidRDefault="007D547F" w:rsidP="005D5BC4">
            <w:r>
              <w:t>Ния</w:t>
            </w:r>
          </w:p>
          <w:p w:rsidR="007D547F" w:rsidRDefault="007D547F" w:rsidP="005D5BC4">
            <w:r>
              <w:t>Упр.2с.124</w:t>
            </w:r>
          </w:p>
        </w:tc>
        <w:tc>
          <w:tcPr>
            <w:tcW w:w="1559" w:type="dxa"/>
          </w:tcPr>
          <w:p w:rsidR="007D547F" w:rsidRDefault="007D547F" w:rsidP="00210970">
            <w:r>
              <w:t>Страдатель-ный залог</w:t>
            </w:r>
          </w:p>
          <w:p w:rsidR="007D547F" w:rsidRDefault="007D547F" w:rsidP="003F15EB">
            <w:r>
              <w:t>Упр.3с.125</w:t>
            </w:r>
          </w:p>
          <w:p w:rsidR="007D547F" w:rsidRDefault="007D547F" w:rsidP="00210970">
            <w:r>
              <w:t>Трансформация предло-жений</w:t>
            </w:r>
          </w:p>
          <w:p w:rsidR="007D547F" w:rsidRDefault="007D547F" w:rsidP="003F15EB">
            <w:r>
              <w:t>Упр.4,5с.125 предлоги</w:t>
            </w:r>
          </w:p>
          <w:p w:rsidR="007D547F" w:rsidRDefault="007D547F" w:rsidP="003F15EB">
            <w:r>
              <w:t>Упр.6с.125</w:t>
            </w:r>
          </w:p>
          <w:p w:rsidR="007D547F" w:rsidRDefault="007D547F" w:rsidP="003F15EB"/>
        </w:tc>
        <w:tc>
          <w:tcPr>
            <w:tcW w:w="1508" w:type="dxa"/>
          </w:tcPr>
          <w:p w:rsidR="007D547F" w:rsidRDefault="007D547F" w:rsidP="00C017D3"/>
        </w:tc>
        <w:tc>
          <w:tcPr>
            <w:tcW w:w="1846" w:type="dxa"/>
            <w:gridSpan w:val="2"/>
          </w:tcPr>
          <w:p w:rsidR="007D547F" w:rsidRDefault="007D547F" w:rsidP="005D5BC4"/>
        </w:tc>
        <w:tc>
          <w:tcPr>
            <w:tcW w:w="1844" w:type="dxa"/>
          </w:tcPr>
          <w:p w:rsidR="007D547F" w:rsidRDefault="007D547F" w:rsidP="00F62E49"/>
        </w:tc>
        <w:tc>
          <w:tcPr>
            <w:tcW w:w="1704" w:type="dxa"/>
            <w:gridSpan w:val="2"/>
          </w:tcPr>
          <w:p w:rsidR="007D547F" w:rsidRPr="00D416C3" w:rsidRDefault="007D547F" w:rsidP="00D416C3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066"/>
        </w:trPr>
        <w:tc>
          <w:tcPr>
            <w:tcW w:w="709" w:type="dxa"/>
            <w:gridSpan w:val="2"/>
          </w:tcPr>
          <w:p w:rsidR="007D547F" w:rsidRDefault="007D547F" w:rsidP="00C4759E">
            <w:r>
              <w:t>155</w:t>
            </w:r>
          </w:p>
        </w:tc>
        <w:tc>
          <w:tcPr>
            <w:tcW w:w="1524" w:type="dxa"/>
          </w:tcPr>
          <w:p w:rsidR="007D547F" w:rsidRPr="0065186B" w:rsidRDefault="007D547F" w:rsidP="00210970">
            <w:r w:rsidRPr="0065186B">
              <w:t>Проверь себя!</w:t>
            </w:r>
          </w:p>
          <w:p w:rsidR="007D547F" w:rsidRPr="00F0563D" w:rsidRDefault="007D547F" w:rsidP="00210970">
            <w:r w:rsidRPr="0065186B">
              <w:t>Контроль навыков  УР и ПР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5D5BC4"/>
        </w:tc>
        <w:tc>
          <w:tcPr>
            <w:tcW w:w="1559" w:type="dxa"/>
          </w:tcPr>
          <w:p w:rsidR="007D547F" w:rsidRDefault="007D547F" w:rsidP="003F15EB"/>
        </w:tc>
        <w:tc>
          <w:tcPr>
            <w:tcW w:w="1508" w:type="dxa"/>
          </w:tcPr>
          <w:p w:rsidR="007D547F" w:rsidRDefault="007D547F" w:rsidP="00C017D3">
            <w:r>
              <w:t>Контроль МР:</w:t>
            </w:r>
          </w:p>
          <w:p w:rsidR="007D547F" w:rsidRDefault="007D547F" w:rsidP="00C017D3">
            <w:r>
              <w:t>исчезающие животные;</w:t>
            </w:r>
          </w:p>
          <w:p w:rsidR="007D547F" w:rsidRDefault="007D547F" w:rsidP="00C017D3">
            <w:r>
              <w:t>экопробле-мы</w:t>
            </w:r>
          </w:p>
          <w:p w:rsidR="007D547F" w:rsidRDefault="007D547F" w:rsidP="00C017D3">
            <w:r>
              <w:t>ДР:Диалог-запрос,</w:t>
            </w:r>
          </w:p>
          <w:p w:rsidR="007D547F" w:rsidRDefault="007D547F" w:rsidP="00C017D3">
            <w:r>
              <w:t>выражение беспокойст-ва</w:t>
            </w:r>
          </w:p>
        </w:tc>
        <w:tc>
          <w:tcPr>
            <w:tcW w:w="1846" w:type="dxa"/>
            <w:gridSpan w:val="2"/>
          </w:tcPr>
          <w:p w:rsidR="007D547F" w:rsidRDefault="007D547F" w:rsidP="005D5BC4"/>
        </w:tc>
        <w:tc>
          <w:tcPr>
            <w:tcW w:w="1844" w:type="dxa"/>
          </w:tcPr>
          <w:p w:rsidR="007D547F" w:rsidRDefault="007D547F" w:rsidP="00F62E49"/>
        </w:tc>
        <w:tc>
          <w:tcPr>
            <w:tcW w:w="1704" w:type="dxa"/>
            <w:gridSpan w:val="2"/>
          </w:tcPr>
          <w:p w:rsidR="007D547F" w:rsidRDefault="007D547F" w:rsidP="00D416C3">
            <w:r>
              <w:t>Краткое содержание текста;</w:t>
            </w:r>
          </w:p>
          <w:p w:rsidR="007D547F" w:rsidRPr="00D416C3" w:rsidRDefault="007D547F" w:rsidP="00D416C3">
            <w:r>
              <w:t>Сочинение «за и против»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066"/>
        </w:trPr>
        <w:tc>
          <w:tcPr>
            <w:tcW w:w="709" w:type="dxa"/>
            <w:gridSpan w:val="2"/>
          </w:tcPr>
          <w:p w:rsidR="007D547F" w:rsidRDefault="007D547F" w:rsidP="00C4759E">
            <w:r>
              <w:t>156</w:t>
            </w:r>
          </w:p>
        </w:tc>
        <w:tc>
          <w:tcPr>
            <w:tcW w:w="1524" w:type="dxa"/>
          </w:tcPr>
          <w:p w:rsidR="007D547F" w:rsidRDefault="007D547F" w:rsidP="00A15402">
            <w:r>
              <w:t xml:space="preserve">Урок </w:t>
            </w:r>
          </w:p>
          <w:p w:rsidR="007D547F" w:rsidRPr="0065186B" w:rsidRDefault="007D547F" w:rsidP="00A15402">
            <w:r>
              <w:t>коррекции основных ошибок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5D5BC4"/>
        </w:tc>
        <w:tc>
          <w:tcPr>
            <w:tcW w:w="1559" w:type="dxa"/>
          </w:tcPr>
          <w:p w:rsidR="007D547F" w:rsidRDefault="007D547F" w:rsidP="003F15EB"/>
        </w:tc>
        <w:tc>
          <w:tcPr>
            <w:tcW w:w="1508" w:type="dxa"/>
          </w:tcPr>
          <w:p w:rsidR="007D547F" w:rsidRDefault="007D547F" w:rsidP="00C017D3"/>
        </w:tc>
        <w:tc>
          <w:tcPr>
            <w:tcW w:w="1846" w:type="dxa"/>
            <w:gridSpan w:val="2"/>
          </w:tcPr>
          <w:p w:rsidR="007D547F" w:rsidRPr="00A15402" w:rsidRDefault="007D547F" w:rsidP="005D5BC4"/>
        </w:tc>
        <w:tc>
          <w:tcPr>
            <w:tcW w:w="1844" w:type="dxa"/>
          </w:tcPr>
          <w:p w:rsidR="007D547F" w:rsidRDefault="007D547F" w:rsidP="00F62E49"/>
        </w:tc>
        <w:tc>
          <w:tcPr>
            <w:tcW w:w="1704" w:type="dxa"/>
            <w:gridSpan w:val="2"/>
          </w:tcPr>
          <w:p w:rsidR="007D547F" w:rsidRDefault="007D547F" w:rsidP="00D416C3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066"/>
        </w:trPr>
        <w:tc>
          <w:tcPr>
            <w:tcW w:w="709" w:type="dxa"/>
            <w:gridSpan w:val="2"/>
          </w:tcPr>
          <w:p w:rsidR="007D547F" w:rsidRDefault="007D547F" w:rsidP="00C4759E">
            <w:r>
              <w:t>157</w:t>
            </w:r>
          </w:p>
        </w:tc>
        <w:tc>
          <w:tcPr>
            <w:tcW w:w="1524" w:type="dxa"/>
          </w:tcPr>
          <w:p w:rsidR="007D547F" w:rsidRDefault="007D547F" w:rsidP="00A15402">
            <w:r w:rsidRPr="00A04ABD">
              <w:t>Готовимся к ЕГЭ</w:t>
            </w:r>
            <w:r>
              <w:t>:</w:t>
            </w:r>
          </w:p>
          <w:p w:rsidR="007D547F" w:rsidRDefault="007D547F" w:rsidP="00A15402">
            <w:r>
              <w:t>Чтение и говорение</w:t>
            </w:r>
          </w:p>
          <w:p w:rsidR="007D547F" w:rsidRDefault="007D547F" w:rsidP="00A15402"/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5D5BC4"/>
        </w:tc>
        <w:tc>
          <w:tcPr>
            <w:tcW w:w="1559" w:type="dxa"/>
          </w:tcPr>
          <w:p w:rsidR="007D547F" w:rsidRDefault="007D547F" w:rsidP="003F15EB"/>
        </w:tc>
        <w:tc>
          <w:tcPr>
            <w:tcW w:w="1508" w:type="dxa"/>
          </w:tcPr>
          <w:p w:rsidR="007D547F" w:rsidRDefault="007D547F" w:rsidP="00C017D3">
            <w:r>
              <w:t>Обсуждение в парах</w:t>
            </w:r>
          </w:p>
          <w:p w:rsidR="007D547F" w:rsidRDefault="007D547F" w:rsidP="00C017D3">
            <w:r>
              <w:t>Задание2</w:t>
            </w:r>
          </w:p>
          <w:p w:rsidR="007D547F" w:rsidRDefault="007D547F" w:rsidP="00C017D3">
            <w:r>
              <w:t>с.128</w:t>
            </w:r>
          </w:p>
        </w:tc>
        <w:tc>
          <w:tcPr>
            <w:tcW w:w="1846" w:type="dxa"/>
            <w:gridSpan w:val="2"/>
          </w:tcPr>
          <w:p w:rsidR="007D547F" w:rsidRDefault="007D547F" w:rsidP="00B336C3">
            <w:r>
              <w:t>Чтение с пониманием необходимой информации</w:t>
            </w:r>
          </w:p>
          <w:p w:rsidR="007D547F" w:rsidRDefault="007D547F" w:rsidP="00B336C3">
            <w:r>
              <w:rPr>
                <w:lang w:val="en-US"/>
              </w:rPr>
              <w:t>Part</w:t>
            </w:r>
            <w:r w:rsidRPr="00A15402">
              <w:t>2с.126</w:t>
            </w:r>
          </w:p>
        </w:tc>
        <w:tc>
          <w:tcPr>
            <w:tcW w:w="1844" w:type="dxa"/>
          </w:tcPr>
          <w:p w:rsidR="007D547F" w:rsidRDefault="007D547F" w:rsidP="00F62E49"/>
        </w:tc>
        <w:tc>
          <w:tcPr>
            <w:tcW w:w="1704" w:type="dxa"/>
            <w:gridSpan w:val="2"/>
          </w:tcPr>
          <w:p w:rsidR="007D547F" w:rsidRDefault="007D547F" w:rsidP="00D416C3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066"/>
        </w:trPr>
        <w:tc>
          <w:tcPr>
            <w:tcW w:w="709" w:type="dxa"/>
            <w:gridSpan w:val="2"/>
          </w:tcPr>
          <w:p w:rsidR="007D547F" w:rsidRDefault="007D547F" w:rsidP="00C4759E">
            <w:r>
              <w:t>158</w:t>
            </w:r>
          </w:p>
        </w:tc>
        <w:tc>
          <w:tcPr>
            <w:tcW w:w="1524" w:type="dxa"/>
          </w:tcPr>
          <w:p w:rsidR="007D547F" w:rsidRDefault="007D547F" w:rsidP="00A15402">
            <w:r w:rsidRPr="00A04ABD">
              <w:t>Готовимся к ЕГЭ</w:t>
            </w:r>
            <w:r>
              <w:t>:</w:t>
            </w:r>
          </w:p>
          <w:p w:rsidR="007D547F" w:rsidRDefault="007D547F" w:rsidP="00A15402">
            <w:r>
              <w:t>Лексика и грамматика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5D5BC4">
            <w:r>
              <w:t>Словообразо-вание</w:t>
            </w:r>
          </w:p>
          <w:p w:rsidR="007D547F" w:rsidRDefault="007D547F" w:rsidP="005D5BC4">
            <w:r>
              <w:t>Part2с.127</w:t>
            </w:r>
          </w:p>
        </w:tc>
        <w:tc>
          <w:tcPr>
            <w:tcW w:w="1559" w:type="dxa"/>
          </w:tcPr>
          <w:p w:rsidR="007D547F" w:rsidRDefault="007D547F" w:rsidP="003F15EB">
            <w:r>
              <w:t>Заполнение пропусков правильной грамматической формой</w:t>
            </w:r>
          </w:p>
          <w:p w:rsidR="007D547F" w:rsidRPr="00B336C3" w:rsidRDefault="007D547F" w:rsidP="003F15EB">
            <w:r>
              <w:t>Part1с.126</w:t>
            </w:r>
          </w:p>
        </w:tc>
        <w:tc>
          <w:tcPr>
            <w:tcW w:w="1508" w:type="dxa"/>
          </w:tcPr>
          <w:p w:rsidR="007D547F" w:rsidRDefault="007D547F" w:rsidP="00C017D3"/>
        </w:tc>
        <w:tc>
          <w:tcPr>
            <w:tcW w:w="1846" w:type="dxa"/>
            <w:gridSpan w:val="2"/>
          </w:tcPr>
          <w:p w:rsidR="007D547F" w:rsidRDefault="007D547F" w:rsidP="005D5BC4">
            <w:r>
              <w:t>Чтение  с употреблением лекс. единиц с учетом сочетаемости Part3с.127</w:t>
            </w:r>
          </w:p>
        </w:tc>
        <w:tc>
          <w:tcPr>
            <w:tcW w:w="1844" w:type="dxa"/>
          </w:tcPr>
          <w:p w:rsidR="007D547F" w:rsidRDefault="007D547F" w:rsidP="00F62E49"/>
        </w:tc>
        <w:tc>
          <w:tcPr>
            <w:tcW w:w="1704" w:type="dxa"/>
            <w:gridSpan w:val="2"/>
          </w:tcPr>
          <w:p w:rsidR="007D547F" w:rsidRDefault="007D547F" w:rsidP="00D416C3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066"/>
        </w:trPr>
        <w:tc>
          <w:tcPr>
            <w:tcW w:w="709" w:type="dxa"/>
            <w:gridSpan w:val="2"/>
          </w:tcPr>
          <w:p w:rsidR="007D547F" w:rsidRDefault="007D547F" w:rsidP="00C4759E">
            <w:r>
              <w:t>159</w:t>
            </w:r>
          </w:p>
        </w:tc>
        <w:tc>
          <w:tcPr>
            <w:tcW w:w="1524" w:type="dxa"/>
          </w:tcPr>
          <w:p w:rsidR="007D547F" w:rsidRDefault="007D547F" w:rsidP="00A15402">
            <w:r w:rsidRPr="00A04ABD">
              <w:t>Готовимся к ЕГЭ</w:t>
            </w:r>
            <w:r>
              <w:t>:</w:t>
            </w:r>
          </w:p>
          <w:p w:rsidR="007D547F" w:rsidRPr="00A04ABD" w:rsidRDefault="007D547F" w:rsidP="00A15402">
            <w:r>
              <w:t>Аудирование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5D5BC4"/>
        </w:tc>
        <w:tc>
          <w:tcPr>
            <w:tcW w:w="1559" w:type="dxa"/>
          </w:tcPr>
          <w:p w:rsidR="007D547F" w:rsidRDefault="007D547F" w:rsidP="003F15EB"/>
        </w:tc>
        <w:tc>
          <w:tcPr>
            <w:tcW w:w="1508" w:type="dxa"/>
          </w:tcPr>
          <w:p w:rsidR="007D547F" w:rsidRDefault="007D547F" w:rsidP="00C017D3"/>
        </w:tc>
        <w:tc>
          <w:tcPr>
            <w:tcW w:w="1846" w:type="dxa"/>
            <w:gridSpan w:val="2"/>
          </w:tcPr>
          <w:p w:rsidR="007D547F" w:rsidRDefault="007D547F" w:rsidP="005D5BC4"/>
        </w:tc>
        <w:tc>
          <w:tcPr>
            <w:tcW w:w="1844" w:type="dxa"/>
          </w:tcPr>
          <w:p w:rsidR="007D547F" w:rsidRDefault="007D547F" w:rsidP="00F62E49">
            <w:r>
              <w:t xml:space="preserve">Аудирование с </w:t>
            </w:r>
          </w:p>
          <w:p w:rsidR="007D547F" w:rsidRDefault="007D547F" w:rsidP="00F62E49">
            <w:r>
              <w:t>пониманием основной информации Part1с.128</w:t>
            </w:r>
          </w:p>
        </w:tc>
        <w:tc>
          <w:tcPr>
            <w:tcW w:w="1704" w:type="dxa"/>
            <w:gridSpan w:val="2"/>
          </w:tcPr>
          <w:p w:rsidR="007D547F" w:rsidRDefault="007D547F" w:rsidP="00D416C3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066"/>
        </w:trPr>
        <w:tc>
          <w:tcPr>
            <w:tcW w:w="709" w:type="dxa"/>
            <w:gridSpan w:val="2"/>
          </w:tcPr>
          <w:p w:rsidR="007D547F" w:rsidRDefault="007D547F" w:rsidP="00C4759E">
            <w:r>
              <w:t>160</w:t>
            </w:r>
          </w:p>
        </w:tc>
        <w:tc>
          <w:tcPr>
            <w:tcW w:w="1524" w:type="dxa"/>
          </w:tcPr>
          <w:p w:rsidR="007D547F" w:rsidRDefault="007D547F" w:rsidP="00A15402">
            <w:r w:rsidRPr="00A04ABD">
              <w:t>Готовимся к ЕГЭ</w:t>
            </w:r>
            <w:r>
              <w:t>:</w:t>
            </w:r>
          </w:p>
          <w:p w:rsidR="007D547F" w:rsidRPr="00A04ABD" w:rsidRDefault="007D547F" w:rsidP="00A15402">
            <w:r>
              <w:t>Письмо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5D5BC4"/>
        </w:tc>
        <w:tc>
          <w:tcPr>
            <w:tcW w:w="1559" w:type="dxa"/>
          </w:tcPr>
          <w:p w:rsidR="007D547F" w:rsidRDefault="007D547F" w:rsidP="003F15EB"/>
        </w:tc>
        <w:tc>
          <w:tcPr>
            <w:tcW w:w="1508" w:type="dxa"/>
          </w:tcPr>
          <w:p w:rsidR="007D547F" w:rsidRDefault="007D547F" w:rsidP="00C017D3"/>
        </w:tc>
        <w:tc>
          <w:tcPr>
            <w:tcW w:w="1846" w:type="dxa"/>
            <w:gridSpan w:val="2"/>
          </w:tcPr>
          <w:p w:rsidR="007D547F" w:rsidRDefault="007D547F" w:rsidP="005D5BC4"/>
        </w:tc>
        <w:tc>
          <w:tcPr>
            <w:tcW w:w="1844" w:type="dxa"/>
          </w:tcPr>
          <w:p w:rsidR="007D547F" w:rsidRDefault="007D547F" w:rsidP="00F62E49"/>
        </w:tc>
        <w:tc>
          <w:tcPr>
            <w:tcW w:w="1704" w:type="dxa"/>
            <w:gridSpan w:val="2"/>
          </w:tcPr>
          <w:p w:rsidR="007D547F" w:rsidRDefault="007D547F" w:rsidP="00D416C3">
            <w:r>
              <w:t>Письмо С2</w:t>
            </w:r>
          </w:p>
          <w:p w:rsidR="007D547F" w:rsidRDefault="007D547F" w:rsidP="00D416C3">
            <w:r>
              <w:t>Сочинение «за и против»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066"/>
        </w:trPr>
        <w:tc>
          <w:tcPr>
            <w:tcW w:w="709" w:type="dxa"/>
            <w:gridSpan w:val="2"/>
          </w:tcPr>
          <w:p w:rsidR="007D547F" w:rsidRDefault="007D547F" w:rsidP="00C4759E">
            <w:r>
              <w:t>161</w:t>
            </w:r>
          </w:p>
        </w:tc>
        <w:tc>
          <w:tcPr>
            <w:tcW w:w="1524" w:type="dxa"/>
          </w:tcPr>
          <w:p w:rsidR="007D547F" w:rsidRDefault="007D547F" w:rsidP="00B336C3">
            <w:r>
              <w:t>Природа родного края</w:t>
            </w:r>
          </w:p>
          <w:p w:rsidR="007D547F" w:rsidRPr="00A04ABD" w:rsidRDefault="007D547F" w:rsidP="00B336C3">
            <w:r>
              <w:t>Развитие навыков МР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5D5BC4">
            <w:r>
              <w:t>Слова,описывающие природу</w:t>
            </w:r>
          </w:p>
        </w:tc>
        <w:tc>
          <w:tcPr>
            <w:tcW w:w="1559" w:type="dxa"/>
          </w:tcPr>
          <w:p w:rsidR="007D547F" w:rsidRDefault="007D547F" w:rsidP="003F15EB"/>
        </w:tc>
        <w:tc>
          <w:tcPr>
            <w:tcW w:w="1508" w:type="dxa"/>
          </w:tcPr>
          <w:p w:rsidR="007D547F" w:rsidRDefault="007D547F" w:rsidP="00C017D3">
            <w:r>
              <w:t>Описание природы по фотогра-фиям</w:t>
            </w:r>
          </w:p>
        </w:tc>
        <w:tc>
          <w:tcPr>
            <w:tcW w:w="1846" w:type="dxa"/>
            <w:gridSpan w:val="2"/>
          </w:tcPr>
          <w:p w:rsidR="007D547F" w:rsidRDefault="007D547F" w:rsidP="005D5BC4"/>
        </w:tc>
        <w:tc>
          <w:tcPr>
            <w:tcW w:w="1844" w:type="dxa"/>
          </w:tcPr>
          <w:p w:rsidR="007D547F" w:rsidRDefault="007D547F" w:rsidP="00F62E49"/>
        </w:tc>
        <w:tc>
          <w:tcPr>
            <w:tcW w:w="1704" w:type="dxa"/>
            <w:gridSpan w:val="2"/>
          </w:tcPr>
          <w:p w:rsidR="007D547F" w:rsidRDefault="007D547F" w:rsidP="00D416C3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066"/>
        </w:trPr>
        <w:tc>
          <w:tcPr>
            <w:tcW w:w="709" w:type="dxa"/>
            <w:gridSpan w:val="2"/>
          </w:tcPr>
          <w:p w:rsidR="007D547F" w:rsidRDefault="007D547F" w:rsidP="00C4759E">
            <w:r>
              <w:t>162</w:t>
            </w:r>
          </w:p>
        </w:tc>
        <w:tc>
          <w:tcPr>
            <w:tcW w:w="1524" w:type="dxa"/>
          </w:tcPr>
          <w:p w:rsidR="007D547F" w:rsidRDefault="007D547F" w:rsidP="00F01219">
            <w:r>
              <w:t>Экология моего города</w:t>
            </w:r>
          </w:p>
          <w:p w:rsidR="007D547F" w:rsidRPr="00A04ABD" w:rsidRDefault="007D547F" w:rsidP="00F01219">
            <w:r>
              <w:t>Обучение умению участвовать в беседе,выска-зывать и аргументиро-вать свою точку зрени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5D5BC4">
            <w:r>
              <w:t>Лексика по экологи</w:t>
            </w:r>
          </w:p>
        </w:tc>
        <w:tc>
          <w:tcPr>
            <w:tcW w:w="1559" w:type="dxa"/>
          </w:tcPr>
          <w:p w:rsidR="007D547F" w:rsidRDefault="007D547F" w:rsidP="003F15EB"/>
        </w:tc>
        <w:tc>
          <w:tcPr>
            <w:tcW w:w="1508" w:type="dxa"/>
          </w:tcPr>
          <w:p w:rsidR="007D547F" w:rsidRDefault="007D547F" w:rsidP="00C017D3">
            <w:r>
              <w:t>Обсуждение местных проблем экологии, способов их решения</w:t>
            </w:r>
          </w:p>
        </w:tc>
        <w:tc>
          <w:tcPr>
            <w:tcW w:w="1846" w:type="dxa"/>
            <w:gridSpan w:val="2"/>
          </w:tcPr>
          <w:p w:rsidR="007D547F" w:rsidRDefault="007D547F" w:rsidP="00F01219">
            <w:r>
              <w:t>Ознаком-е и поисковое чт-е.Выбор</w:t>
            </w:r>
          </w:p>
          <w:p w:rsidR="007D547F" w:rsidRDefault="007D547F" w:rsidP="00F01219">
            <w:r>
              <w:t>материала об экопроблемах из местных</w:t>
            </w:r>
          </w:p>
          <w:p w:rsidR="007D547F" w:rsidRDefault="007D547F" w:rsidP="00F01219">
            <w:r>
              <w:t>газет</w:t>
            </w:r>
          </w:p>
        </w:tc>
        <w:tc>
          <w:tcPr>
            <w:tcW w:w="1844" w:type="dxa"/>
          </w:tcPr>
          <w:p w:rsidR="007D547F" w:rsidRDefault="007D547F" w:rsidP="00F01219">
            <w:r>
              <w:t>Краткое выражение основной идеи прочитанного</w:t>
            </w:r>
          </w:p>
          <w:p w:rsidR="007D547F" w:rsidRDefault="007D547F" w:rsidP="00F01219">
            <w:r>
              <w:t>текста</w:t>
            </w:r>
          </w:p>
        </w:tc>
        <w:tc>
          <w:tcPr>
            <w:tcW w:w="1704" w:type="dxa"/>
            <w:gridSpan w:val="2"/>
          </w:tcPr>
          <w:p w:rsidR="007D547F" w:rsidRDefault="007D547F" w:rsidP="00D416C3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066"/>
        </w:trPr>
        <w:tc>
          <w:tcPr>
            <w:tcW w:w="709" w:type="dxa"/>
            <w:gridSpan w:val="2"/>
          </w:tcPr>
          <w:p w:rsidR="007D547F" w:rsidRDefault="007D547F" w:rsidP="00C4759E">
            <w:r>
              <w:t>163</w:t>
            </w:r>
          </w:p>
        </w:tc>
        <w:tc>
          <w:tcPr>
            <w:tcW w:w="1524" w:type="dxa"/>
          </w:tcPr>
          <w:p w:rsidR="007D547F" w:rsidRPr="00A04ABD" w:rsidRDefault="007D547F" w:rsidP="00A15402">
            <w:r>
              <w:t>Мы за чистоту в родном городе Обучение навыкам проектной деят-сти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5D5BC4"/>
        </w:tc>
        <w:tc>
          <w:tcPr>
            <w:tcW w:w="1559" w:type="dxa"/>
          </w:tcPr>
          <w:p w:rsidR="007D547F" w:rsidRDefault="007D547F" w:rsidP="003F15EB"/>
        </w:tc>
        <w:tc>
          <w:tcPr>
            <w:tcW w:w="1508" w:type="dxa"/>
          </w:tcPr>
          <w:p w:rsidR="007D547F" w:rsidRDefault="007D547F" w:rsidP="00C017D3">
            <w:r>
              <w:t>Высказать и обосновать свою точку зрения по данной проблеме, ответить на вопросы одноклас-сников</w:t>
            </w:r>
          </w:p>
        </w:tc>
        <w:tc>
          <w:tcPr>
            <w:tcW w:w="1846" w:type="dxa"/>
            <w:gridSpan w:val="2"/>
          </w:tcPr>
          <w:p w:rsidR="007D547F" w:rsidRDefault="007D547F" w:rsidP="005D5BC4"/>
        </w:tc>
        <w:tc>
          <w:tcPr>
            <w:tcW w:w="1844" w:type="dxa"/>
          </w:tcPr>
          <w:p w:rsidR="007D547F" w:rsidRDefault="007D547F" w:rsidP="00F62E49"/>
        </w:tc>
        <w:tc>
          <w:tcPr>
            <w:tcW w:w="1704" w:type="dxa"/>
            <w:gridSpan w:val="2"/>
          </w:tcPr>
          <w:p w:rsidR="007D547F" w:rsidRDefault="007D547F" w:rsidP="00D416C3">
            <w:r>
              <w:t>Оформле-ние постеров и подписи к ним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066"/>
        </w:trPr>
        <w:tc>
          <w:tcPr>
            <w:tcW w:w="709" w:type="dxa"/>
            <w:gridSpan w:val="2"/>
          </w:tcPr>
          <w:p w:rsidR="007D547F" w:rsidRPr="00F01219" w:rsidRDefault="007D547F" w:rsidP="00C4759E">
            <w:pPr>
              <w:rPr>
                <w:b/>
                <w:bCs/>
              </w:rPr>
            </w:pPr>
            <w:r w:rsidRPr="00F01219">
              <w:rPr>
                <w:b/>
                <w:bCs/>
              </w:rPr>
              <w:t>164</w:t>
            </w:r>
          </w:p>
        </w:tc>
        <w:tc>
          <w:tcPr>
            <w:tcW w:w="1524" w:type="dxa"/>
          </w:tcPr>
          <w:p w:rsidR="007D547F" w:rsidRDefault="007D547F" w:rsidP="00A15402">
            <w:pPr>
              <w:rPr>
                <w:b/>
                <w:bCs/>
              </w:rPr>
            </w:pPr>
            <w:r w:rsidRPr="00F01219">
              <w:rPr>
                <w:b/>
                <w:bCs/>
              </w:rPr>
              <w:t>Работа</w:t>
            </w:r>
          </w:p>
          <w:p w:rsidR="007D547F" w:rsidRPr="00F01219" w:rsidRDefault="007D547F" w:rsidP="00F01219">
            <w:r>
              <w:t>Совершенствование навыков просмотро-вого чтения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5D5BC4">
            <w:r>
              <w:t xml:space="preserve">Лексика по тексту </w:t>
            </w:r>
          </w:p>
          <w:p w:rsidR="007D547F" w:rsidRPr="003367D3" w:rsidRDefault="007D547F" w:rsidP="005D5BC4">
            <w:r>
              <w:t>Упр.B,D с.116-117</w:t>
            </w:r>
          </w:p>
        </w:tc>
        <w:tc>
          <w:tcPr>
            <w:tcW w:w="1559" w:type="dxa"/>
          </w:tcPr>
          <w:p w:rsidR="007D547F" w:rsidRDefault="007D547F" w:rsidP="003F15EB"/>
        </w:tc>
        <w:tc>
          <w:tcPr>
            <w:tcW w:w="1508" w:type="dxa"/>
          </w:tcPr>
          <w:p w:rsidR="007D547F" w:rsidRDefault="007D547F" w:rsidP="00C017D3">
            <w:r>
              <w:t>Высказывание по содержанию текста и аргументация своего мнения с.117</w:t>
            </w:r>
          </w:p>
        </w:tc>
        <w:tc>
          <w:tcPr>
            <w:tcW w:w="1846" w:type="dxa"/>
            <w:gridSpan w:val="2"/>
          </w:tcPr>
          <w:p w:rsidR="007D547F" w:rsidRDefault="007D547F" w:rsidP="005D5BC4">
            <w:r>
              <w:t>Чтение с пониманием необходимой</w:t>
            </w:r>
          </w:p>
          <w:p w:rsidR="007D547F" w:rsidRDefault="007D547F" w:rsidP="005D5BC4">
            <w:r>
              <w:t>информации</w:t>
            </w:r>
          </w:p>
          <w:p w:rsidR="007D547F" w:rsidRDefault="007D547F" w:rsidP="005D5BC4">
            <w:r>
              <w:t>С.116-117Упр.С</w:t>
            </w:r>
          </w:p>
        </w:tc>
        <w:tc>
          <w:tcPr>
            <w:tcW w:w="1844" w:type="dxa"/>
          </w:tcPr>
          <w:p w:rsidR="007D547F" w:rsidRDefault="007D547F" w:rsidP="00F62E49"/>
        </w:tc>
        <w:tc>
          <w:tcPr>
            <w:tcW w:w="1704" w:type="dxa"/>
            <w:gridSpan w:val="2"/>
          </w:tcPr>
          <w:p w:rsidR="007D547F" w:rsidRDefault="007D547F" w:rsidP="00D416C3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066"/>
        </w:trPr>
        <w:tc>
          <w:tcPr>
            <w:tcW w:w="709" w:type="dxa"/>
            <w:gridSpan w:val="2"/>
          </w:tcPr>
          <w:p w:rsidR="007D547F" w:rsidRPr="00F01219" w:rsidRDefault="007D547F" w:rsidP="00C4759E">
            <w:pPr>
              <w:rPr>
                <w:b/>
                <w:bCs/>
              </w:rPr>
            </w:pPr>
            <w:r>
              <w:rPr>
                <w:b/>
                <w:bCs/>
              </w:rPr>
              <w:t>165</w:t>
            </w:r>
          </w:p>
        </w:tc>
        <w:tc>
          <w:tcPr>
            <w:tcW w:w="1524" w:type="dxa"/>
          </w:tcPr>
          <w:p w:rsidR="007D547F" w:rsidRDefault="007D547F" w:rsidP="003367D3">
            <w:r>
              <w:t>Повторяем грамматику</w:t>
            </w:r>
          </w:p>
          <w:p w:rsidR="007D547F" w:rsidRDefault="007D547F" w:rsidP="003367D3">
            <w:r>
              <w:t>Соверш-е навыков распознования и употре</w:t>
            </w:r>
          </w:p>
          <w:p w:rsidR="007D547F" w:rsidRPr="00F01219" w:rsidRDefault="007D547F" w:rsidP="003367D3">
            <w:r>
              <w:t>бления относител-ных мест-ий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5D5BC4"/>
        </w:tc>
        <w:tc>
          <w:tcPr>
            <w:tcW w:w="1559" w:type="dxa"/>
          </w:tcPr>
          <w:p w:rsidR="007D547F" w:rsidRDefault="007D547F" w:rsidP="003F15EB">
            <w:r>
              <w:t>Придаточн.</w:t>
            </w:r>
          </w:p>
          <w:p w:rsidR="007D547F" w:rsidRDefault="007D547F" w:rsidP="003F15EB">
            <w:r>
              <w:t>предлож-я</w:t>
            </w:r>
          </w:p>
          <w:p w:rsidR="007D547F" w:rsidRDefault="007D547F" w:rsidP="003F15EB">
            <w:r>
              <w:t>Относит.местоимения</w:t>
            </w:r>
          </w:p>
          <w:p w:rsidR="007D547F" w:rsidRDefault="007D547F" w:rsidP="003F15EB">
            <w:r>
              <w:t>Грам.справ.</w:t>
            </w:r>
          </w:p>
          <w:p w:rsidR="007D547F" w:rsidRDefault="007D547F" w:rsidP="003F15EB">
            <w:r>
              <w:t>с188 Упр.A,B</w:t>
            </w:r>
          </w:p>
          <w:p w:rsidR="007D547F" w:rsidRPr="000F5804" w:rsidRDefault="007D547F" w:rsidP="003F15EB">
            <w:pPr>
              <w:rPr>
                <w:lang w:val="en-US"/>
              </w:rPr>
            </w:pPr>
            <w:r>
              <w:t>c</w:t>
            </w:r>
            <w:r>
              <w:rPr>
                <w:lang w:val="en-US"/>
              </w:rPr>
              <w:t>.</w:t>
            </w:r>
            <w:r>
              <w:t>118</w:t>
            </w:r>
          </w:p>
        </w:tc>
        <w:tc>
          <w:tcPr>
            <w:tcW w:w="1508" w:type="dxa"/>
          </w:tcPr>
          <w:p w:rsidR="007D547F" w:rsidRDefault="007D547F" w:rsidP="00C017D3"/>
        </w:tc>
        <w:tc>
          <w:tcPr>
            <w:tcW w:w="1846" w:type="dxa"/>
            <w:gridSpan w:val="2"/>
          </w:tcPr>
          <w:p w:rsidR="007D547F" w:rsidRDefault="007D547F" w:rsidP="005D5BC4">
            <w:r>
              <w:t xml:space="preserve">Чтение текста на заполнение пропусков </w:t>
            </w:r>
          </w:p>
          <w:p w:rsidR="007D547F" w:rsidRDefault="007D547F" w:rsidP="005D5BC4">
            <w:r>
              <w:t>Упр.С с.118</w:t>
            </w:r>
          </w:p>
        </w:tc>
        <w:tc>
          <w:tcPr>
            <w:tcW w:w="1844" w:type="dxa"/>
          </w:tcPr>
          <w:p w:rsidR="007D547F" w:rsidRDefault="007D547F" w:rsidP="00F62E49"/>
        </w:tc>
        <w:tc>
          <w:tcPr>
            <w:tcW w:w="1704" w:type="dxa"/>
            <w:gridSpan w:val="2"/>
          </w:tcPr>
          <w:p w:rsidR="007D547F" w:rsidRDefault="007D547F" w:rsidP="00D416C3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066"/>
        </w:trPr>
        <w:tc>
          <w:tcPr>
            <w:tcW w:w="709" w:type="dxa"/>
            <w:gridSpan w:val="2"/>
          </w:tcPr>
          <w:p w:rsidR="007D547F" w:rsidRPr="00F01219" w:rsidRDefault="007D547F" w:rsidP="00C4759E">
            <w:pPr>
              <w:rPr>
                <w:b/>
                <w:bCs/>
              </w:rPr>
            </w:pPr>
            <w:r>
              <w:rPr>
                <w:b/>
                <w:bCs/>
              </w:rPr>
              <w:t>166</w:t>
            </w:r>
          </w:p>
        </w:tc>
        <w:tc>
          <w:tcPr>
            <w:tcW w:w="1524" w:type="dxa"/>
          </w:tcPr>
          <w:p w:rsidR="007D547F" w:rsidRDefault="007D547F" w:rsidP="000F5804">
            <w:r>
              <w:t>Работа</w:t>
            </w:r>
          </w:p>
          <w:p w:rsidR="007D547F" w:rsidRPr="00F01219" w:rsidRDefault="007D547F" w:rsidP="000F5804">
            <w:r>
              <w:t>Расширение лекс.запаса и активиза-ция упот-ребления лексики в речи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5D5BC4">
            <w:r>
              <w:t>Лексика по т.Работа</w:t>
            </w:r>
          </w:p>
          <w:p w:rsidR="007D547F" w:rsidRDefault="007D547F" w:rsidP="005D5BC4">
            <w:r>
              <w:t>Упр.А</w:t>
            </w:r>
          </w:p>
          <w:p w:rsidR="007D547F" w:rsidRDefault="007D547F" w:rsidP="005D5BC4">
            <w:r>
              <w:t>Устойчивые словосоч-я</w:t>
            </w:r>
          </w:p>
          <w:p w:rsidR="007D547F" w:rsidRPr="000F5804" w:rsidRDefault="007D547F" w:rsidP="005D5BC4">
            <w:r>
              <w:t>Упр.В с.119</w:t>
            </w:r>
          </w:p>
        </w:tc>
        <w:tc>
          <w:tcPr>
            <w:tcW w:w="1559" w:type="dxa"/>
          </w:tcPr>
          <w:p w:rsidR="007D547F" w:rsidRDefault="007D547F" w:rsidP="003F15EB">
            <w:r>
              <w:t>Фразовые глаголы</w:t>
            </w:r>
          </w:p>
          <w:p w:rsidR="007D547F" w:rsidRPr="000F5804" w:rsidRDefault="007D547F" w:rsidP="003F15EB">
            <w:r>
              <w:t>Упр.B с.119</w:t>
            </w:r>
          </w:p>
        </w:tc>
        <w:tc>
          <w:tcPr>
            <w:tcW w:w="1508" w:type="dxa"/>
          </w:tcPr>
          <w:p w:rsidR="007D547F" w:rsidRDefault="007D547F" w:rsidP="00C017D3"/>
        </w:tc>
        <w:tc>
          <w:tcPr>
            <w:tcW w:w="1846" w:type="dxa"/>
            <w:gridSpan w:val="2"/>
          </w:tcPr>
          <w:p w:rsidR="007D547F" w:rsidRDefault="007D547F" w:rsidP="005D5BC4"/>
        </w:tc>
        <w:tc>
          <w:tcPr>
            <w:tcW w:w="1844" w:type="dxa"/>
          </w:tcPr>
          <w:p w:rsidR="007D547F" w:rsidRDefault="007D547F" w:rsidP="00F62E49"/>
        </w:tc>
        <w:tc>
          <w:tcPr>
            <w:tcW w:w="1704" w:type="dxa"/>
            <w:gridSpan w:val="2"/>
          </w:tcPr>
          <w:p w:rsidR="007D547F" w:rsidRDefault="007D547F" w:rsidP="00D416C3">
            <w:r>
              <w:t>Словообразо-вание</w:t>
            </w:r>
          </w:p>
          <w:p w:rsidR="007D547F" w:rsidRDefault="007D547F" w:rsidP="00D416C3">
            <w:r>
              <w:t>Упр.С с.119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066"/>
        </w:trPr>
        <w:tc>
          <w:tcPr>
            <w:tcW w:w="709" w:type="dxa"/>
            <w:gridSpan w:val="2"/>
          </w:tcPr>
          <w:p w:rsidR="007D547F" w:rsidRPr="00F01219" w:rsidRDefault="007D547F" w:rsidP="00C4759E">
            <w:pPr>
              <w:rPr>
                <w:b/>
                <w:bCs/>
              </w:rPr>
            </w:pPr>
            <w:r>
              <w:rPr>
                <w:b/>
                <w:bCs/>
              </w:rPr>
              <w:t>167</w:t>
            </w:r>
          </w:p>
        </w:tc>
        <w:tc>
          <w:tcPr>
            <w:tcW w:w="1524" w:type="dxa"/>
          </w:tcPr>
          <w:p w:rsidR="007D547F" w:rsidRDefault="007D547F" w:rsidP="000F5804">
            <w:r>
              <w:t>Моя карьера</w:t>
            </w:r>
          </w:p>
          <w:p w:rsidR="007D547F" w:rsidRPr="00F01219" w:rsidRDefault="007D547F" w:rsidP="000F5804">
            <w:r>
              <w:t>Развитие навыков восприятия на слух ДР носителей языка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5D5BC4"/>
        </w:tc>
        <w:tc>
          <w:tcPr>
            <w:tcW w:w="1559" w:type="dxa"/>
          </w:tcPr>
          <w:p w:rsidR="007D547F" w:rsidRDefault="007D547F" w:rsidP="003F15EB"/>
        </w:tc>
        <w:tc>
          <w:tcPr>
            <w:tcW w:w="1508" w:type="dxa"/>
          </w:tcPr>
          <w:p w:rsidR="007D547F" w:rsidRDefault="007D547F" w:rsidP="00C017D3">
            <w:r>
              <w:t>Свое отношение к проблеме текста</w:t>
            </w:r>
          </w:p>
        </w:tc>
        <w:tc>
          <w:tcPr>
            <w:tcW w:w="1846" w:type="dxa"/>
            <w:gridSpan w:val="2"/>
          </w:tcPr>
          <w:p w:rsidR="007D547F" w:rsidRDefault="007D547F" w:rsidP="005D5BC4">
            <w:r>
              <w:t>Понимание речи в ситуации повседневного общения</w:t>
            </w:r>
          </w:p>
          <w:p w:rsidR="007D547F" w:rsidRPr="002C3AFF" w:rsidRDefault="007D547F" w:rsidP="005D5BC4">
            <w:r>
              <w:t>Упр.B,D с.120</w:t>
            </w:r>
          </w:p>
        </w:tc>
        <w:tc>
          <w:tcPr>
            <w:tcW w:w="1844" w:type="dxa"/>
          </w:tcPr>
          <w:p w:rsidR="007D547F" w:rsidRDefault="007D547F" w:rsidP="00F62E49"/>
        </w:tc>
        <w:tc>
          <w:tcPr>
            <w:tcW w:w="1704" w:type="dxa"/>
            <w:gridSpan w:val="2"/>
          </w:tcPr>
          <w:p w:rsidR="007D547F" w:rsidRDefault="007D547F" w:rsidP="00D416C3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066"/>
        </w:trPr>
        <w:tc>
          <w:tcPr>
            <w:tcW w:w="709" w:type="dxa"/>
            <w:gridSpan w:val="2"/>
          </w:tcPr>
          <w:p w:rsidR="007D547F" w:rsidRPr="00F01219" w:rsidRDefault="007D547F" w:rsidP="00C4759E">
            <w:pPr>
              <w:rPr>
                <w:b/>
                <w:bCs/>
              </w:rPr>
            </w:pPr>
            <w:r>
              <w:rPr>
                <w:b/>
                <w:bCs/>
              </w:rPr>
              <w:t>168</w:t>
            </w:r>
          </w:p>
        </w:tc>
        <w:tc>
          <w:tcPr>
            <w:tcW w:w="1524" w:type="dxa"/>
          </w:tcPr>
          <w:p w:rsidR="007D547F" w:rsidRDefault="007D547F" w:rsidP="002C3AFF">
            <w:r>
              <w:t>Развитие умений сравнивать</w:t>
            </w:r>
          </w:p>
          <w:p w:rsidR="007D547F" w:rsidRPr="00F01219" w:rsidRDefault="007D547F" w:rsidP="002C3AFF">
            <w:r>
              <w:t>Сопоставлятанализиро-вать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5D5BC4"/>
        </w:tc>
        <w:tc>
          <w:tcPr>
            <w:tcW w:w="1559" w:type="dxa"/>
          </w:tcPr>
          <w:p w:rsidR="007D547F" w:rsidRDefault="007D547F" w:rsidP="003F15EB">
            <w:r>
              <w:t>Трансформация предло-жений Упр.С с.125</w:t>
            </w:r>
          </w:p>
        </w:tc>
        <w:tc>
          <w:tcPr>
            <w:tcW w:w="1508" w:type="dxa"/>
          </w:tcPr>
          <w:p w:rsidR="007D547F" w:rsidRDefault="007D547F" w:rsidP="00C017D3">
            <w:r>
              <w:t>Описание картинок с использованием сравнения и сопоставления Упр.С,B с.121</w:t>
            </w:r>
          </w:p>
        </w:tc>
        <w:tc>
          <w:tcPr>
            <w:tcW w:w="1846" w:type="dxa"/>
            <w:gridSpan w:val="2"/>
          </w:tcPr>
          <w:p w:rsidR="007D547F" w:rsidRDefault="007D547F" w:rsidP="005D5BC4">
            <w:r>
              <w:t>Чтение текста супотреблени-ем лекс.единиц с учетом сочетаемости</w:t>
            </w:r>
          </w:p>
          <w:p w:rsidR="007D547F" w:rsidRPr="009E39EF" w:rsidRDefault="007D547F" w:rsidP="005D5BC4">
            <w:r>
              <w:t>Упр.B с.125</w:t>
            </w:r>
          </w:p>
        </w:tc>
        <w:tc>
          <w:tcPr>
            <w:tcW w:w="1844" w:type="dxa"/>
          </w:tcPr>
          <w:p w:rsidR="007D547F" w:rsidRDefault="007D547F" w:rsidP="00F62E49"/>
        </w:tc>
        <w:tc>
          <w:tcPr>
            <w:tcW w:w="1704" w:type="dxa"/>
            <w:gridSpan w:val="2"/>
          </w:tcPr>
          <w:p w:rsidR="007D547F" w:rsidRDefault="007D547F" w:rsidP="00D416C3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066"/>
        </w:trPr>
        <w:tc>
          <w:tcPr>
            <w:tcW w:w="709" w:type="dxa"/>
            <w:gridSpan w:val="2"/>
          </w:tcPr>
          <w:p w:rsidR="007D547F" w:rsidRPr="00F01219" w:rsidRDefault="007D547F" w:rsidP="00C4759E">
            <w:pPr>
              <w:rPr>
                <w:b/>
                <w:bCs/>
              </w:rPr>
            </w:pPr>
            <w:r>
              <w:rPr>
                <w:b/>
                <w:bCs/>
              </w:rPr>
              <w:t>169</w:t>
            </w:r>
          </w:p>
        </w:tc>
        <w:tc>
          <w:tcPr>
            <w:tcW w:w="1524" w:type="dxa"/>
          </w:tcPr>
          <w:p w:rsidR="007D547F" w:rsidRPr="00F01219" w:rsidRDefault="007D547F" w:rsidP="009E39EF">
            <w:r>
              <w:t xml:space="preserve">Совершенствование навыков изучающего чтения 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5D5BC4">
            <w:r>
              <w:t>Лексика по тексту</w:t>
            </w:r>
          </w:p>
          <w:p w:rsidR="007D547F" w:rsidRDefault="007D547F" w:rsidP="005D5BC4">
            <w:r>
              <w:t>Упр.С с.123</w:t>
            </w:r>
          </w:p>
        </w:tc>
        <w:tc>
          <w:tcPr>
            <w:tcW w:w="1559" w:type="dxa"/>
          </w:tcPr>
          <w:p w:rsidR="007D547F" w:rsidRDefault="007D547F" w:rsidP="003F15EB"/>
        </w:tc>
        <w:tc>
          <w:tcPr>
            <w:tcW w:w="1508" w:type="dxa"/>
          </w:tcPr>
          <w:p w:rsidR="007D547F" w:rsidRDefault="007D547F" w:rsidP="00C017D3">
            <w:r>
              <w:t>Ответы на вопросы по тексту</w:t>
            </w:r>
          </w:p>
          <w:p w:rsidR="007D547F" w:rsidRDefault="007D547F" w:rsidP="00C017D3">
            <w:r>
              <w:t>Упр.А с.122</w:t>
            </w:r>
          </w:p>
        </w:tc>
        <w:tc>
          <w:tcPr>
            <w:tcW w:w="1846" w:type="dxa"/>
            <w:gridSpan w:val="2"/>
          </w:tcPr>
          <w:p w:rsidR="007D547F" w:rsidRDefault="007D547F" w:rsidP="005D5BC4">
            <w:r>
              <w:t>Чтение текста с полным пониманием информации</w:t>
            </w:r>
          </w:p>
          <w:p w:rsidR="007D547F" w:rsidRDefault="007D547F" w:rsidP="005D5BC4">
            <w:r>
              <w:t>С.122-123</w:t>
            </w:r>
          </w:p>
        </w:tc>
        <w:tc>
          <w:tcPr>
            <w:tcW w:w="1844" w:type="dxa"/>
          </w:tcPr>
          <w:p w:rsidR="007D547F" w:rsidRDefault="007D547F" w:rsidP="00F62E49"/>
        </w:tc>
        <w:tc>
          <w:tcPr>
            <w:tcW w:w="1704" w:type="dxa"/>
            <w:gridSpan w:val="2"/>
          </w:tcPr>
          <w:p w:rsidR="007D547F" w:rsidRDefault="007D547F" w:rsidP="00D416C3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066"/>
        </w:trPr>
        <w:tc>
          <w:tcPr>
            <w:tcW w:w="709" w:type="dxa"/>
            <w:gridSpan w:val="2"/>
          </w:tcPr>
          <w:p w:rsidR="007D547F" w:rsidRPr="00F01219" w:rsidRDefault="007D547F" w:rsidP="00C4759E">
            <w:pPr>
              <w:rPr>
                <w:b/>
                <w:bCs/>
              </w:rPr>
            </w:pPr>
            <w:r>
              <w:rPr>
                <w:b/>
                <w:bCs/>
              </w:rPr>
              <w:t>170</w:t>
            </w:r>
          </w:p>
        </w:tc>
        <w:tc>
          <w:tcPr>
            <w:tcW w:w="1524" w:type="dxa"/>
          </w:tcPr>
          <w:p w:rsidR="007D547F" w:rsidRDefault="007D547F" w:rsidP="00924397">
            <w:r>
              <w:t>Повторяем грамматику</w:t>
            </w:r>
          </w:p>
          <w:p w:rsidR="007D547F" w:rsidRDefault="007D547F" w:rsidP="00924397">
            <w:r>
              <w:t>Каузатив-ные предло</w:t>
            </w:r>
          </w:p>
          <w:p w:rsidR="007D547F" w:rsidRPr="00F01219" w:rsidRDefault="007D547F" w:rsidP="00924397">
            <w:r>
              <w:t>жения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5D5BC4"/>
        </w:tc>
        <w:tc>
          <w:tcPr>
            <w:tcW w:w="1559" w:type="dxa"/>
          </w:tcPr>
          <w:p w:rsidR="007D547F" w:rsidRDefault="007D547F" w:rsidP="003F15EB">
            <w:r>
              <w:t>Закрепление грамм.мате-риалаГрам.</w:t>
            </w:r>
          </w:p>
          <w:p w:rsidR="007D547F" w:rsidRDefault="007D547F" w:rsidP="003F15EB">
            <w:r>
              <w:t>справ.с.189</w:t>
            </w:r>
          </w:p>
          <w:p w:rsidR="007D547F" w:rsidRPr="0076760F" w:rsidRDefault="007D547F" w:rsidP="003F15EB">
            <w:r>
              <w:t>Упр.C,,E с.124</w:t>
            </w:r>
          </w:p>
        </w:tc>
        <w:tc>
          <w:tcPr>
            <w:tcW w:w="1508" w:type="dxa"/>
          </w:tcPr>
          <w:p w:rsidR="007D547F" w:rsidRDefault="007D547F" w:rsidP="00C017D3"/>
        </w:tc>
        <w:tc>
          <w:tcPr>
            <w:tcW w:w="1846" w:type="dxa"/>
            <w:gridSpan w:val="2"/>
          </w:tcPr>
          <w:p w:rsidR="007D547F" w:rsidRDefault="007D547F" w:rsidP="005D5BC4"/>
        </w:tc>
        <w:tc>
          <w:tcPr>
            <w:tcW w:w="1844" w:type="dxa"/>
          </w:tcPr>
          <w:p w:rsidR="007D547F" w:rsidRDefault="007D547F" w:rsidP="00F62E49"/>
        </w:tc>
        <w:tc>
          <w:tcPr>
            <w:tcW w:w="1704" w:type="dxa"/>
            <w:gridSpan w:val="2"/>
          </w:tcPr>
          <w:p w:rsidR="007D547F" w:rsidRDefault="007D547F" w:rsidP="00D416C3">
            <w:r>
              <w:t>Составление собственных каузативных предложений</w:t>
            </w:r>
          </w:p>
          <w:p w:rsidR="007D547F" w:rsidRPr="003B79D9" w:rsidRDefault="007D547F" w:rsidP="00D416C3">
            <w:r>
              <w:t>Упр.D с.124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066"/>
        </w:trPr>
        <w:tc>
          <w:tcPr>
            <w:tcW w:w="709" w:type="dxa"/>
            <w:gridSpan w:val="2"/>
          </w:tcPr>
          <w:p w:rsidR="007D547F" w:rsidRPr="00F01219" w:rsidRDefault="007D547F" w:rsidP="00C4759E">
            <w:pPr>
              <w:rPr>
                <w:b/>
                <w:bCs/>
              </w:rPr>
            </w:pPr>
            <w:r>
              <w:rPr>
                <w:b/>
                <w:bCs/>
              </w:rPr>
              <w:t>171</w:t>
            </w:r>
          </w:p>
        </w:tc>
        <w:tc>
          <w:tcPr>
            <w:tcW w:w="1524" w:type="dxa"/>
          </w:tcPr>
          <w:p w:rsidR="007D547F" w:rsidRDefault="007D547F" w:rsidP="0076760F">
            <w:r>
              <w:t>Письмо-заявление</w:t>
            </w:r>
          </w:p>
          <w:p w:rsidR="007D547F" w:rsidRPr="00F01219" w:rsidRDefault="007D547F" w:rsidP="0076760F">
            <w:r>
              <w:t>Развитие навыков ПР</w:t>
            </w:r>
          </w:p>
        </w:tc>
        <w:tc>
          <w:tcPr>
            <w:tcW w:w="851" w:type="dxa"/>
          </w:tcPr>
          <w:p w:rsidR="007D547F" w:rsidRPr="007D1665" w:rsidRDefault="007D547F" w:rsidP="00110D7B"/>
        </w:tc>
        <w:tc>
          <w:tcPr>
            <w:tcW w:w="1736" w:type="dxa"/>
            <w:gridSpan w:val="2"/>
          </w:tcPr>
          <w:p w:rsidR="007D547F" w:rsidRDefault="007D547F" w:rsidP="005D5BC4">
            <w:r>
              <w:t>Алгоритм написания официальногописьма</w:t>
            </w:r>
          </w:p>
        </w:tc>
        <w:tc>
          <w:tcPr>
            <w:tcW w:w="1559" w:type="dxa"/>
          </w:tcPr>
          <w:p w:rsidR="007D547F" w:rsidRDefault="007D547F" w:rsidP="003F15EB"/>
        </w:tc>
        <w:tc>
          <w:tcPr>
            <w:tcW w:w="1508" w:type="dxa"/>
          </w:tcPr>
          <w:p w:rsidR="007D547F" w:rsidRDefault="007D547F" w:rsidP="00C017D3"/>
        </w:tc>
        <w:tc>
          <w:tcPr>
            <w:tcW w:w="1846" w:type="dxa"/>
            <w:gridSpan w:val="2"/>
          </w:tcPr>
          <w:p w:rsidR="007D547F" w:rsidRDefault="007D547F" w:rsidP="005D5BC4">
            <w:r>
              <w:t>Изучение письма-образца</w:t>
            </w:r>
          </w:p>
          <w:p w:rsidR="007D547F" w:rsidRDefault="007D547F" w:rsidP="005D5BC4">
            <w:r>
              <w:t>С.126</w:t>
            </w:r>
          </w:p>
        </w:tc>
        <w:tc>
          <w:tcPr>
            <w:tcW w:w="1844" w:type="dxa"/>
          </w:tcPr>
          <w:p w:rsidR="007D547F" w:rsidRDefault="007D547F" w:rsidP="00F62E49"/>
        </w:tc>
        <w:tc>
          <w:tcPr>
            <w:tcW w:w="1704" w:type="dxa"/>
            <w:gridSpan w:val="2"/>
          </w:tcPr>
          <w:p w:rsidR="007D547F" w:rsidRDefault="007D547F" w:rsidP="00D416C3">
            <w:r>
              <w:t>Письмо-заявление о приеме на работу</w:t>
            </w:r>
          </w:p>
          <w:p w:rsidR="007D547F" w:rsidRDefault="007D547F" w:rsidP="00D416C3">
            <w:r>
              <w:t>Упр.А,Е с.127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066"/>
        </w:trPr>
        <w:tc>
          <w:tcPr>
            <w:tcW w:w="15876" w:type="dxa"/>
            <w:gridSpan w:val="17"/>
            <w:tcBorders>
              <w:left w:val="nil"/>
              <w:right w:val="nil"/>
            </w:tcBorders>
          </w:tcPr>
          <w:p w:rsidR="007D547F" w:rsidRPr="003B79D9" w:rsidRDefault="007D547F" w:rsidP="003B79D9">
            <w:pPr>
              <w:ind w:right="544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ТСО,ЦОР:   магнитофон, компьютерная программа «Профессор Хиггинс. Английский без акцента.»,интерне</w:t>
            </w:r>
            <w:r>
              <w:rPr>
                <w:b/>
                <w:bCs/>
                <w:sz w:val="22"/>
                <w:szCs w:val="22"/>
                <w:lang w:val="en-US"/>
              </w:rPr>
              <w:t>t</w:t>
            </w:r>
            <w:r w:rsidRPr="00485F4E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реcурсы </w:t>
            </w:r>
            <w:r>
              <w:rPr>
                <w:b/>
                <w:bCs/>
                <w:sz w:val="22"/>
                <w:szCs w:val="22"/>
                <w:lang w:val="en-US"/>
              </w:rPr>
              <w:t>CDdis</w:t>
            </w:r>
          </w:p>
        </w:tc>
      </w:tr>
      <w:tr w:rsidR="007D547F" w:rsidRPr="00C2386F">
        <w:trPr>
          <w:trHeight w:val="1066"/>
        </w:trPr>
        <w:tc>
          <w:tcPr>
            <w:tcW w:w="15876" w:type="dxa"/>
            <w:gridSpan w:val="17"/>
            <w:tcBorders>
              <w:left w:val="nil"/>
              <w:right w:val="nil"/>
            </w:tcBorders>
          </w:tcPr>
          <w:p w:rsidR="007D547F" w:rsidRPr="003B79D9" w:rsidRDefault="007D547F" w:rsidP="00110D7B">
            <w:r w:rsidRPr="003B79D9">
              <w:rPr>
                <w:b/>
                <w:bCs/>
              </w:rPr>
              <w:t>Модуль 5-</w:t>
            </w:r>
            <w:r w:rsidRPr="003B79D9">
              <w:rPr>
                <w:rFonts w:ascii="GillSans-Bold" w:hAnsi="GillSans-Bold" w:cs="GillSans-Bold"/>
                <w:b/>
                <w:bCs/>
              </w:rPr>
              <w:t xml:space="preserve"> </w:t>
            </w:r>
            <w:r w:rsidRPr="003B79D9">
              <w:rPr>
                <w:b/>
                <w:bCs/>
              </w:rPr>
              <w:t>Modern Living</w:t>
            </w:r>
            <w:r>
              <w:rPr>
                <w:b/>
                <w:bCs/>
              </w:rPr>
              <w:t xml:space="preserve"> (Современный образ жизни)</w:t>
            </w:r>
          </w:p>
        </w:tc>
      </w:tr>
      <w:tr w:rsidR="007D547F" w:rsidRPr="00C2386F">
        <w:trPr>
          <w:trHeight w:val="545"/>
        </w:trPr>
        <w:tc>
          <w:tcPr>
            <w:tcW w:w="709" w:type="dxa"/>
            <w:gridSpan w:val="2"/>
          </w:tcPr>
          <w:p w:rsidR="007D547F" w:rsidRDefault="007D547F" w:rsidP="00C4759E">
            <w:pPr>
              <w:rPr>
                <w:b/>
                <w:bCs/>
              </w:rPr>
            </w:pPr>
          </w:p>
          <w:p w:rsidR="007D547F" w:rsidRDefault="007D547F" w:rsidP="00C4759E">
            <w:pPr>
              <w:rPr>
                <w:b/>
                <w:bCs/>
              </w:rPr>
            </w:pPr>
          </w:p>
          <w:p w:rsidR="007D547F" w:rsidRDefault="007D547F" w:rsidP="003C7AE5">
            <w:r>
              <w:t>172</w:t>
            </w:r>
          </w:p>
        </w:tc>
        <w:tc>
          <w:tcPr>
            <w:tcW w:w="1524" w:type="dxa"/>
          </w:tcPr>
          <w:p w:rsidR="007D547F" w:rsidRDefault="007D547F" w:rsidP="00A15402">
            <w:pPr>
              <w:rPr>
                <w:b/>
                <w:bCs/>
              </w:rPr>
            </w:pPr>
          </w:p>
          <w:p w:rsidR="007D547F" w:rsidRDefault="007D547F" w:rsidP="00A15402">
            <w:pPr>
              <w:rPr>
                <w:b/>
                <w:bCs/>
              </w:rPr>
            </w:pPr>
          </w:p>
          <w:p w:rsidR="007D547F" w:rsidRDefault="007D547F" w:rsidP="00A15402">
            <w:r w:rsidRPr="003C7AE5">
              <w:t>Работа модельера</w:t>
            </w:r>
          </w:p>
          <w:p w:rsidR="007D547F" w:rsidRPr="003C7AE5" w:rsidRDefault="007D547F" w:rsidP="00A15402">
            <w:pPr>
              <w:rPr>
                <w:b/>
                <w:bCs/>
              </w:rPr>
            </w:pPr>
            <w:r>
              <w:t>Развитие навыков изучающего чтения</w:t>
            </w:r>
          </w:p>
        </w:tc>
        <w:tc>
          <w:tcPr>
            <w:tcW w:w="851" w:type="dxa"/>
          </w:tcPr>
          <w:p w:rsidR="007D547F" w:rsidRPr="007D1665" w:rsidRDefault="007D547F" w:rsidP="00110D7B">
            <w:r>
              <w:t>172-216</w:t>
            </w:r>
          </w:p>
        </w:tc>
        <w:tc>
          <w:tcPr>
            <w:tcW w:w="1736" w:type="dxa"/>
            <w:gridSpan w:val="2"/>
          </w:tcPr>
          <w:p w:rsidR="007D547F" w:rsidRDefault="007D547F" w:rsidP="005D5BC4"/>
          <w:p w:rsidR="007D547F" w:rsidRDefault="007D547F" w:rsidP="005D5BC4"/>
          <w:p w:rsidR="007D547F" w:rsidRDefault="007D547F" w:rsidP="005D5BC4">
            <w:r>
              <w:t>Лексика по тексту</w:t>
            </w:r>
          </w:p>
          <w:p w:rsidR="007D547F" w:rsidRDefault="007D547F" w:rsidP="005D5BC4">
            <w:r>
              <w:t>Упр.4с 131</w:t>
            </w:r>
          </w:p>
          <w:p w:rsidR="007D547F" w:rsidRDefault="007D547F" w:rsidP="005D5BC4">
            <w:r>
              <w:t>Устойчивые словосоч-я Упр.5с.131</w:t>
            </w:r>
          </w:p>
        </w:tc>
        <w:tc>
          <w:tcPr>
            <w:tcW w:w="1559" w:type="dxa"/>
          </w:tcPr>
          <w:p w:rsidR="007D547F" w:rsidRDefault="007D547F" w:rsidP="003C7AE5">
            <w:pPr>
              <w:rPr>
                <w:sz w:val="20"/>
                <w:szCs w:val="20"/>
              </w:rPr>
            </w:pPr>
          </w:p>
          <w:p w:rsidR="007D547F" w:rsidRPr="003C7AE5" w:rsidRDefault="007D547F" w:rsidP="003C7AE5"/>
          <w:p w:rsidR="007D547F" w:rsidRPr="003C7AE5" w:rsidRDefault="007D547F" w:rsidP="003C7AE5">
            <w:r w:rsidRPr="003C7AE5">
              <w:t>с.130 упр.3-обучение переводу с англ. яз. на рус.язык</w:t>
            </w:r>
          </w:p>
          <w:p w:rsidR="007D547F" w:rsidRDefault="007D547F" w:rsidP="003F15EB"/>
        </w:tc>
        <w:tc>
          <w:tcPr>
            <w:tcW w:w="1559" w:type="dxa"/>
            <w:gridSpan w:val="2"/>
          </w:tcPr>
          <w:p w:rsidR="007D547F" w:rsidRDefault="007D547F" w:rsidP="00C017D3"/>
          <w:p w:rsidR="007D547F" w:rsidRDefault="007D547F" w:rsidP="00C017D3"/>
          <w:p w:rsidR="007D547F" w:rsidRDefault="007D547F" w:rsidP="00C017D3">
            <w:r>
              <w:t>Составить вопросы по тексту и задать их одноклас-снику</w:t>
            </w:r>
          </w:p>
        </w:tc>
        <w:tc>
          <w:tcPr>
            <w:tcW w:w="1795" w:type="dxa"/>
          </w:tcPr>
          <w:p w:rsidR="007D547F" w:rsidRDefault="007D547F" w:rsidP="005D5BC4"/>
          <w:p w:rsidR="007D547F" w:rsidRDefault="007D547F" w:rsidP="005D5BC4"/>
          <w:p w:rsidR="007D547F" w:rsidRDefault="007D547F" w:rsidP="005D5BC4">
            <w:r>
              <w:t>Чтение с</w:t>
            </w:r>
          </w:p>
          <w:p w:rsidR="007D547F" w:rsidRDefault="007D547F" w:rsidP="005D5BC4">
            <w:r>
              <w:t>полным пониманием  информации</w:t>
            </w:r>
          </w:p>
          <w:p w:rsidR="007D547F" w:rsidRDefault="007D547F" w:rsidP="005D5BC4">
            <w:r>
              <w:t>Упр.№с.130</w:t>
            </w:r>
          </w:p>
        </w:tc>
        <w:tc>
          <w:tcPr>
            <w:tcW w:w="1844" w:type="dxa"/>
          </w:tcPr>
          <w:p w:rsidR="007D547F" w:rsidRDefault="007D547F" w:rsidP="00F62E49"/>
        </w:tc>
        <w:tc>
          <w:tcPr>
            <w:tcW w:w="1704" w:type="dxa"/>
            <w:gridSpan w:val="2"/>
          </w:tcPr>
          <w:p w:rsidR="007D547F" w:rsidRDefault="007D547F" w:rsidP="00D416C3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Default="007D547F" w:rsidP="00981572">
            <w:r>
              <w:t>Иметь представ-</w:t>
            </w:r>
            <w:r w:rsidRPr="00192368">
              <w:t>ление о приорите</w:t>
            </w:r>
            <w:r>
              <w:t>-тах в моло</w:t>
            </w:r>
          </w:p>
          <w:p w:rsidR="007D547F" w:rsidRDefault="007D547F" w:rsidP="00981572">
            <w:r w:rsidRPr="00192368">
              <w:t>дежной культуре Велико</w:t>
            </w:r>
            <w:r>
              <w:t>-</w:t>
            </w:r>
            <w:r w:rsidRPr="00192368">
              <w:t>британии и России</w:t>
            </w:r>
          </w:p>
          <w:p w:rsidR="007D547F" w:rsidRPr="00C2386F" w:rsidRDefault="007D547F" w:rsidP="00981572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Default="007D547F" w:rsidP="00110D7B">
            <w:r>
              <w:t>Анализ языковых трудностей текста с целью более полного понимания смысл.</w:t>
            </w:r>
          </w:p>
          <w:p w:rsidR="007D547F" w:rsidRPr="00C2386F" w:rsidRDefault="007D547F" w:rsidP="00110D7B">
            <w:r>
              <w:t>информации</w:t>
            </w:r>
          </w:p>
        </w:tc>
      </w:tr>
      <w:tr w:rsidR="007D547F" w:rsidRPr="00C2386F">
        <w:trPr>
          <w:trHeight w:val="1066"/>
        </w:trPr>
        <w:tc>
          <w:tcPr>
            <w:tcW w:w="709" w:type="dxa"/>
            <w:gridSpan w:val="2"/>
          </w:tcPr>
          <w:p w:rsidR="007D547F" w:rsidRDefault="007D547F" w:rsidP="003C7AE5">
            <w:r>
              <w:t>173</w:t>
            </w:r>
          </w:p>
        </w:tc>
        <w:tc>
          <w:tcPr>
            <w:tcW w:w="1524" w:type="dxa"/>
          </w:tcPr>
          <w:p w:rsidR="007D547F" w:rsidRDefault="007D547F" w:rsidP="001F034F">
            <w:r>
              <w:t>Мои планы</w:t>
            </w:r>
          </w:p>
          <w:p w:rsidR="007D547F" w:rsidRDefault="007D547F" w:rsidP="001F034F">
            <w:r>
              <w:t>Развитие дискуссионных навыков</w:t>
            </w:r>
          </w:p>
        </w:tc>
        <w:tc>
          <w:tcPr>
            <w:tcW w:w="851" w:type="dxa"/>
          </w:tcPr>
          <w:p w:rsidR="007D547F" w:rsidRDefault="007D547F" w:rsidP="00110D7B"/>
        </w:tc>
        <w:tc>
          <w:tcPr>
            <w:tcW w:w="1736" w:type="dxa"/>
            <w:gridSpan w:val="2"/>
          </w:tcPr>
          <w:p w:rsidR="007D547F" w:rsidRDefault="007D547F" w:rsidP="005D5BC4"/>
        </w:tc>
        <w:tc>
          <w:tcPr>
            <w:tcW w:w="1559" w:type="dxa"/>
          </w:tcPr>
          <w:p w:rsidR="007D547F" w:rsidRPr="001F034F" w:rsidRDefault="007D547F" w:rsidP="003F15EB">
            <w:r w:rsidRPr="001F034F">
              <w:t>РТ с.61 упр.1-Б, 4- обучение переводу с англ. яз. на рус.язык</w:t>
            </w:r>
          </w:p>
        </w:tc>
        <w:tc>
          <w:tcPr>
            <w:tcW w:w="1559" w:type="dxa"/>
            <w:gridSpan w:val="2"/>
          </w:tcPr>
          <w:p w:rsidR="007D547F" w:rsidRDefault="007D547F" w:rsidP="003C7AE5">
            <w:r>
              <w:t>Мои планы на будущее</w:t>
            </w:r>
          </w:p>
          <w:p w:rsidR="007D547F" w:rsidRDefault="007D547F" w:rsidP="003C7AE5">
            <w:r>
              <w:t>Обсуждение в парах</w:t>
            </w:r>
          </w:p>
          <w:p w:rsidR="007D547F" w:rsidRDefault="007D547F" w:rsidP="003C7AE5">
            <w:r>
              <w:t>Упр.1с.130</w:t>
            </w:r>
          </w:p>
          <w:p w:rsidR="007D547F" w:rsidRDefault="007D547F" w:rsidP="003C7AE5">
            <w:r>
              <w:t>Упр.6с.131</w:t>
            </w:r>
          </w:p>
        </w:tc>
        <w:tc>
          <w:tcPr>
            <w:tcW w:w="1795" w:type="dxa"/>
          </w:tcPr>
          <w:p w:rsidR="007D547F" w:rsidRDefault="007D547F" w:rsidP="005D5BC4">
            <w:r w:rsidRPr="001F034F">
              <w:t>РТ с.61упр.1А</w:t>
            </w:r>
          </w:p>
          <w:p w:rsidR="007D547F" w:rsidRPr="001F034F" w:rsidRDefault="007D547F" w:rsidP="005D5BC4">
            <w:r w:rsidRPr="001F034F">
              <w:t>Чтение-множеств. выбор</w:t>
            </w:r>
          </w:p>
        </w:tc>
        <w:tc>
          <w:tcPr>
            <w:tcW w:w="1844" w:type="dxa"/>
          </w:tcPr>
          <w:p w:rsidR="007D547F" w:rsidRDefault="007D547F" w:rsidP="00F62E49">
            <w:r>
              <w:t>Упр.2с.130</w:t>
            </w:r>
          </w:p>
        </w:tc>
        <w:tc>
          <w:tcPr>
            <w:tcW w:w="1704" w:type="dxa"/>
            <w:gridSpan w:val="2"/>
          </w:tcPr>
          <w:p w:rsidR="007D547F" w:rsidRDefault="007D547F" w:rsidP="00D416C3">
            <w:r>
              <w:t>Моя карьера в будущем</w:t>
            </w:r>
          </w:p>
          <w:p w:rsidR="007D547F" w:rsidRDefault="007D547F" w:rsidP="00D416C3">
            <w:r>
              <w:t>Упр.7с.131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066"/>
        </w:trPr>
        <w:tc>
          <w:tcPr>
            <w:tcW w:w="709" w:type="dxa"/>
            <w:gridSpan w:val="2"/>
          </w:tcPr>
          <w:p w:rsidR="007D547F" w:rsidRDefault="007D547F" w:rsidP="003C7AE5">
            <w:r>
              <w:t>174</w:t>
            </w:r>
          </w:p>
        </w:tc>
        <w:tc>
          <w:tcPr>
            <w:tcW w:w="1524" w:type="dxa"/>
          </w:tcPr>
          <w:p w:rsidR="007D547F" w:rsidRPr="001F034F" w:rsidRDefault="007D547F" w:rsidP="001F034F">
            <w:r w:rsidRPr="001F034F">
              <w:t>Преступление и наказание</w:t>
            </w:r>
            <w:r>
              <w:t xml:space="preserve"> Расширение лекс.запаса и активиза-ция упот-ребления лексики </w:t>
            </w:r>
          </w:p>
        </w:tc>
        <w:tc>
          <w:tcPr>
            <w:tcW w:w="851" w:type="dxa"/>
          </w:tcPr>
          <w:p w:rsidR="007D547F" w:rsidRDefault="007D547F" w:rsidP="00110D7B"/>
        </w:tc>
        <w:tc>
          <w:tcPr>
            <w:tcW w:w="1736" w:type="dxa"/>
            <w:gridSpan w:val="2"/>
          </w:tcPr>
          <w:p w:rsidR="007D547F" w:rsidRDefault="007D547F" w:rsidP="005D5BC4">
            <w:r w:rsidRPr="00CF75E1">
              <w:t>Лексика</w:t>
            </w:r>
            <w:r w:rsidRPr="002A4186">
              <w:t xml:space="preserve"> </w:t>
            </w:r>
            <w:r w:rsidRPr="00CF75E1">
              <w:t>по</w:t>
            </w:r>
            <w:r w:rsidRPr="002A4186">
              <w:t xml:space="preserve"> </w:t>
            </w:r>
            <w:r w:rsidRPr="00CF75E1">
              <w:t>теме</w:t>
            </w:r>
            <w:r w:rsidRPr="002A4186">
              <w:t>«</w:t>
            </w:r>
            <w:r w:rsidRPr="00CF75E1">
              <w:t>Преступления</w:t>
            </w:r>
            <w:r w:rsidRPr="002A4186">
              <w:t>»</w:t>
            </w:r>
          </w:p>
          <w:p w:rsidR="007D547F" w:rsidRDefault="007D547F" w:rsidP="005D5BC4">
            <w:r>
              <w:t>Упр.7а) с.133</w:t>
            </w:r>
          </w:p>
          <w:p w:rsidR="007D547F" w:rsidRPr="00CF75E1" w:rsidRDefault="007D547F" w:rsidP="00CF75E1">
            <w:r w:rsidRPr="00CF75E1">
              <w:t>Слова, похожие по значению</w:t>
            </w:r>
          </w:p>
          <w:p w:rsidR="007D547F" w:rsidRPr="00CF75E1" w:rsidRDefault="007D547F" w:rsidP="00CF75E1">
            <w:r>
              <w:t>с.132 упр.1</w:t>
            </w:r>
            <w:r w:rsidRPr="00CF75E1">
              <w:t>,3</w:t>
            </w:r>
          </w:p>
          <w:p w:rsidR="007D547F" w:rsidRDefault="007D547F" w:rsidP="00CF75E1">
            <w:pPr>
              <w:rPr>
                <w:sz w:val="20"/>
                <w:szCs w:val="20"/>
              </w:rPr>
            </w:pPr>
          </w:p>
          <w:p w:rsidR="007D547F" w:rsidRPr="00CF75E1" w:rsidRDefault="007D547F" w:rsidP="005D5BC4"/>
        </w:tc>
        <w:tc>
          <w:tcPr>
            <w:tcW w:w="1559" w:type="dxa"/>
          </w:tcPr>
          <w:p w:rsidR="007D547F" w:rsidRDefault="007D547F" w:rsidP="003F15EB">
            <w:r>
              <w:t>Фразовые глаголы</w:t>
            </w:r>
          </w:p>
          <w:p w:rsidR="007D547F" w:rsidRDefault="007D547F" w:rsidP="003F15EB">
            <w:r>
              <w:t>Упр.4с.132</w:t>
            </w:r>
          </w:p>
          <w:p w:rsidR="007D547F" w:rsidRPr="00CF75E1" w:rsidRDefault="007D547F" w:rsidP="00CF75E1">
            <w:r>
              <w:t>Усилительные структ-ы:</w:t>
            </w:r>
            <w:r w:rsidRPr="00CF75E1">
              <w:rPr>
                <w:rFonts w:ascii="GillSans" w:hAnsi="GillSans" w:cs="GillSans"/>
                <w:color w:val="00FFFF"/>
              </w:rPr>
              <w:t xml:space="preserve"> </w:t>
            </w:r>
            <w:r w:rsidRPr="00CF75E1">
              <w:t>there, it</w:t>
            </w:r>
            <w:r w:rsidRPr="00CF75E1">
              <w:rPr>
                <w:b/>
                <w:bCs/>
              </w:rPr>
              <w:t>.</w:t>
            </w:r>
            <w:r w:rsidRPr="00CF75E1">
              <w:t xml:space="preserve"> Грам. справ. с.179</w:t>
            </w:r>
          </w:p>
          <w:p w:rsidR="007D547F" w:rsidRPr="001F034F" w:rsidRDefault="007D547F" w:rsidP="00CF75E1">
            <w:r w:rsidRPr="00CF75E1">
              <w:t>с.132 упр.5</w:t>
            </w:r>
          </w:p>
        </w:tc>
        <w:tc>
          <w:tcPr>
            <w:tcW w:w="1559" w:type="dxa"/>
            <w:gridSpan w:val="2"/>
          </w:tcPr>
          <w:p w:rsidR="007D547F" w:rsidRDefault="007D547F" w:rsidP="003C7AE5"/>
        </w:tc>
        <w:tc>
          <w:tcPr>
            <w:tcW w:w="1795" w:type="dxa"/>
          </w:tcPr>
          <w:p w:rsidR="007D547F" w:rsidRDefault="007D547F" w:rsidP="005D5BC4">
            <w:r>
              <w:t>Чтение с заполнением пропусков правильной грамматичес-кой формой</w:t>
            </w:r>
          </w:p>
          <w:p w:rsidR="007D547F" w:rsidRPr="001F034F" w:rsidRDefault="007D547F" w:rsidP="005D5BC4">
            <w:r>
              <w:t>Упр.9с.133</w:t>
            </w:r>
          </w:p>
        </w:tc>
        <w:tc>
          <w:tcPr>
            <w:tcW w:w="1844" w:type="dxa"/>
          </w:tcPr>
          <w:p w:rsidR="007D547F" w:rsidRPr="007F1C22" w:rsidRDefault="007D547F" w:rsidP="007F1C22">
            <w:r w:rsidRPr="007F1C22">
              <w:t>РТ с.62 упр.2-Аудирование- утверждение «верно/неверно/в тексте не сказано»</w:t>
            </w:r>
          </w:p>
          <w:p w:rsidR="007D547F" w:rsidRDefault="007D547F" w:rsidP="00F62E49"/>
        </w:tc>
        <w:tc>
          <w:tcPr>
            <w:tcW w:w="1704" w:type="dxa"/>
            <w:gridSpan w:val="2"/>
          </w:tcPr>
          <w:p w:rsidR="007D547F" w:rsidRDefault="007D547F" w:rsidP="00D416C3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>
            <w:r>
              <w:t>Использование формул речевого этикета в повседневых ситуациях общения</w:t>
            </w:r>
          </w:p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>
            <w:r>
              <w:t>Итерпритация лингвистических и культуроведческих фактов в тексте</w:t>
            </w:r>
          </w:p>
        </w:tc>
      </w:tr>
      <w:tr w:rsidR="007D547F" w:rsidRPr="00C2386F">
        <w:trPr>
          <w:trHeight w:val="1066"/>
        </w:trPr>
        <w:tc>
          <w:tcPr>
            <w:tcW w:w="709" w:type="dxa"/>
            <w:gridSpan w:val="2"/>
          </w:tcPr>
          <w:p w:rsidR="007D547F" w:rsidRDefault="007D547F" w:rsidP="003C7AE5">
            <w:r>
              <w:t>175</w:t>
            </w:r>
          </w:p>
        </w:tc>
        <w:tc>
          <w:tcPr>
            <w:tcW w:w="1524" w:type="dxa"/>
          </w:tcPr>
          <w:p w:rsidR="007D547F" w:rsidRDefault="007D547F" w:rsidP="001F034F">
            <w:r>
              <w:t>Жалобы и извинения</w:t>
            </w:r>
          </w:p>
          <w:p w:rsidR="007D547F" w:rsidRPr="001F034F" w:rsidRDefault="007D547F" w:rsidP="001F034F">
            <w:r>
              <w:t>Развитие навыков ДР</w:t>
            </w:r>
          </w:p>
        </w:tc>
        <w:tc>
          <w:tcPr>
            <w:tcW w:w="851" w:type="dxa"/>
          </w:tcPr>
          <w:p w:rsidR="007D547F" w:rsidRDefault="007D547F" w:rsidP="00110D7B"/>
        </w:tc>
        <w:tc>
          <w:tcPr>
            <w:tcW w:w="1736" w:type="dxa"/>
            <w:gridSpan w:val="2"/>
          </w:tcPr>
          <w:p w:rsidR="007D547F" w:rsidRPr="00CF75E1" w:rsidRDefault="007D547F" w:rsidP="008A236F">
            <w:r w:rsidRPr="00CF75E1">
              <w:t>Слова, похожие по значению</w:t>
            </w:r>
          </w:p>
          <w:p w:rsidR="007D547F" w:rsidRPr="00CF75E1" w:rsidRDefault="007D547F" w:rsidP="008A236F">
            <w:r>
              <w:t>с.132 упр.2</w:t>
            </w:r>
          </w:p>
        </w:tc>
        <w:tc>
          <w:tcPr>
            <w:tcW w:w="1559" w:type="dxa"/>
          </w:tcPr>
          <w:p w:rsidR="007D547F" w:rsidRDefault="007D547F" w:rsidP="003F15EB"/>
        </w:tc>
        <w:tc>
          <w:tcPr>
            <w:tcW w:w="1559" w:type="dxa"/>
            <w:gridSpan w:val="2"/>
          </w:tcPr>
          <w:p w:rsidR="007D547F" w:rsidRDefault="007D547F" w:rsidP="003C7AE5">
            <w:r>
              <w:t>Способы выражения жалоб и извинений</w:t>
            </w:r>
          </w:p>
          <w:p w:rsidR="007D547F" w:rsidRDefault="007D547F" w:rsidP="003C7AE5">
            <w:r>
              <w:t>Упр.8с.133</w:t>
            </w:r>
          </w:p>
        </w:tc>
        <w:tc>
          <w:tcPr>
            <w:tcW w:w="1795" w:type="dxa"/>
          </w:tcPr>
          <w:p w:rsidR="007D547F" w:rsidRDefault="007D547F" w:rsidP="005D5BC4"/>
        </w:tc>
        <w:tc>
          <w:tcPr>
            <w:tcW w:w="1844" w:type="dxa"/>
          </w:tcPr>
          <w:p w:rsidR="007D547F" w:rsidRDefault="007D547F" w:rsidP="007F1C22">
            <w:pPr>
              <w:rPr>
                <w:sz w:val="20"/>
                <w:szCs w:val="20"/>
              </w:rPr>
            </w:pPr>
            <w:r>
              <w:t>Упр.7b)с.133</w:t>
            </w:r>
            <w:r>
              <w:rPr>
                <w:sz w:val="20"/>
                <w:szCs w:val="20"/>
              </w:rPr>
              <w:t xml:space="preserve"> </w:t>
            </w:r>
          </w:p>
          <w:p w:rsidR="007D547F" w:rsidRPr="007F1C22" w:rsidRDefault="007D547F" w:rsidP="007F1C22">
            <w:r w:rsidRPr="007F1C22">
              <w:t>РТ с.62 упр.1-Аудирование-установление соответствий</w:t>
            </w:r>
          </w:p>
          <w:p w:rsidR="007D547F" w:rsidRPr="008A236F" w:rsidRDefault="007D547F" w:rsidP="00F62E49"/>
        </w:tc>
        <w:tc>
          <w:tcPr>
            <w:tcW w:w="1704" w:type="dxa"/>
            <w:gridSpan w:val="2"/>
          </w:tcPr>
          <w:p w:rsidR="007D547F" w:rsidRDefault="007D547F" w:rsidP="00D416C3">
            <w:r>
              <w:t>Упр.6с.133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2432"/>
        </w:trPr>
        <w:tc>
          <w:tcPr>
            <w:tcW w:w="709" w:type="dxa"/>
            <w:gridSpan w:val="2"/>
          </w:tcPr>
          <w:p w:rsidR="007D547F" w:rsidRDefault="007D547F" w:rsidP="003C7AE5">
            <w:r>
              <w:t>176</w:t>
            </w:r>
          </w:p>
        </w:tc>
        <w:tc>
          <w:tcPr>
            <w:tcW w:w="1524" w:type="dxa"/>
          </w:tcPr>
          <w:p w:rsidR="007D547F" w:rsidRDefault="007D547F" w:rsidP="001F034F">
            <w:r w:rsidRPr="007F1C22">
              <w:t>Проблемы современ</w:t>
            </w:r>
            <w:r>
              <w:t>-</w:t>
            </w:r>
            <w:r w:rsidRPr="007F1C22">
              <w:t>ной жизни</w:t>
            </w:r>
          </w:p>
          <w:p w:rsidR="007D547F" w:rsidRDefault="007D547F" w:rsidP="001F034F">
            <w:r>
              <w:t>Развитие навыков аудирования</w:t>
            </w:r>
          </w:p>
          <w:p w:rsidR="007D547F" w:rsidRDefault="007D547F" w:rsidP="001F034F"/>
          <w:p w:rsidR="007D547F" w:rsidRPr="007F1C22" w:rsidRDefault="007D547F" w:rsidP="001F034F"/>
        </w:tc>
        <w:tc>
          <w:tcPr>
            <w:tcW w:w="851" w:type="dxa"/>
          </w:tcPr>
          <w:p w:rsidR="007D547F" w:rsidRDefault="007D547F" w:rsidP="00110D7B"/>
        </w:tc>
        <w:tc>
          <w:tcPr>
            <w:tcW w:w="1736" w:type="dxa"/>
            <w:gridSpan w:val="2"/>
          </w:tcPr>
          <w:p w:rsidR="007D547F" w:rsidRPr="00CF75E1" w:rsidRDefault="007D547F" w:rsidP="008A236F"/>
        </w:tc>
        <w:tc>
          <w:tcPr>
            <w:tcW w:w="1559" w:type="dxa"/>
          </w:tcPr>
          <w:p w:rsidR="007D547F" w:rsidRDefault="007D547F" w:rsidP="003F15EB"/>
        </w:tc>
        <w:tc>
          <w:tcPr>
            <w:tcW w:w="1559" w:type="dxa"/>
            <w:gridSpan w:val="2"/>
          </w:tcPr>
          <w:p w:rsidR="007D547F" w:rsidRDefault="007D547F" w:rsidP="003C7AE5">
            <w:r>
              <w:t>Описание иллюстра-ций с вер-бальной и невербаль-ной</w:t>
            </w:r>
          </w:p>
          <w:p w:rsidR="007D547F" w:rsidRDefault="007D547F" w:rsidP="003C7AE5">
            <w:r>
              <w:t>опорами</w:t>
            </w:r>
          </w:p>
          <w:p w:rsidR="007D547F" w:rsidRDefault="007D547F" w:rsidP="003C7AE5">
            <w:r>
              <w:t>Упр.1с.134</w:t>
            </w:r>
          </w:p>
        </w:tc>
        <w:tc>
          <w:tcPr>
            <w:tcW w:w="1795" w:type="dxa"/>
          </w:tcPr>
          <w:p w:rsidR="007D547F" w:rsidRDefault="007D547F" w:rsidP="005D5BC4">
            <w:r>
              <w:t>Краткие высказывания о себе «Мой образ жизни»</w:t>
            </w:r>
          </w:p>
          <w:p w:rsidR="007D547F" w:rsidRDefault="007D547F" w:rsidP="005D5BC4">
            <w:r>
              <w:t>Упр.2с.134</w:t>
            </w:r>
          </w:p>
        </w:tc>
        <w:tc>
          <w:tcPr>
            <w:tcW w:w="1844" w:type="dxa"/>
          </w:tcPr>
          <w:p w:rsidR="007D547F" w:rsidRDefault="007D547F" w:rsidP="00F62E49">
            <w:r>
              <w:t>Понимание с одновремен-ным распреде-лением информации по темам</w:t>
            </w:r>
          </w:p>
          <w:p w:rsidR="007D547F" w:rsidRDefault="007D547F" w:rsidP="00F62E49">
            <w:r>
              <w:t>Упр.3с.134</w:t>
            </w:r>
          </w:p>
          <w:p w:rsidR="007D547F" w:rsidRPr="000F5ADA" w:rsidRDefault="007D547F" w:rsidP="00F62E49">
            <w:r>
              <w:rPr>
                <w:sz w:val="20"/>
                <w:szCs w:val="20"/>
              </w:rPr>
              <w:t xml:space="preserve"> </w:t>
            </w:r>
            <w:r w:rsidRPr="000F5ADA">
              <w:t xml:space="preserve">РТ с.63 упр.3Аудирование-множ. выбор </w:t>
            </w:r>
          </w:p>
        </w:tc>
        <w:tc>
          <w:tcPr>
            <w:tcW w:w="1704" w:type="dxa"/>
            <w:gridSpan w:val="2"/>
          </w:tcPr>
          <w:p w:rsidR="007D547F" w:rsidRDefault="007D547F" w:rsidP="00D416C3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963"/>
        </w:trPr>
        <w:tc>
          <w:tcPr>
            <w:tcW w:w="709" w:type="dxa"/>
            <w:gridSpan w:val="2"/>
          </w:tcPr>
          <w:p w:rsidR="007D547F" w:rsidRDefault="007D547F" w:rsidP="003C7AE5">
            <w:r>
              <w:t>177</w:t>
            </w:r>
          </w:p>
        </w:tc>
        <w:tc>
          <w:tcPr>
            <w:tcW w:w="1524" w:type="dxa"/>
          </w:tcPr>
          <w:p w:rsidR="007D547F" w:rsidRDefault="007D547F" w:rsidP="001F034F">
            <w:r>
              <w:t>Нанотехно-логии</w:t>
            </w:r>
          </w:p>
          <w:p w:rsidR="007D547F" w:rsidRDefault="007D547F" w:rsidP="001F034F">
            <w:r>
              <w:t>Развитие навыков поискового чтения</w:t>
            </w:r>
          </w:p>
          <w:p w:rsidR="007D547F" w:rsidRPr="007F1C22" w:rsidRDefault="007D547F" w:rsidP="001F034F"/>
        </w:tc>
        <w:tc>
          <w:tcPr>
            <w:tcW w:w="851" w:type="dxa"/>
          </w:tcPr>
          <w:p w:rsidR="007D547F" w:rsidRDefault="007D547F" w:rsidP="00110D7B"/>
        </w:tc>
        <w:tc>
          <w:tcPr>
            <w:tcW w:w="1736" w:type="dxa"/>
            <w:gridSpan w:val="2"/>
          </w:tcPr>
          <w:p w:rsidR="007D547F" w:rsidRDefault="007D547F" w:rsidP="008A236F">
            <w:r>
              <w:t>Лексика по тексту</w:t>
            </w:r>
          </w:p>
          <w:p w:rsidR="007D547F" w:rsidRPr="00CF75E1" w:rsidRDefault="007D547F" w:rsidP="008A236F">
            <w:r>
              <w:t>Упр.5,6с.135</w:t>
            </w:r>
          </w:p>
        </w:tc>
        <w:tc>
          <w:tcPr>
            <w:tcW w:w="1559" w:type="dxa"/>
          </w:tcPr>
          <w:p w:rsidR="007D547F" w:rsidRDefault="007D547F" w:rsidP="003F15EB"/>
        </w:tc>
        <w:tc>
          <w:tcPr>
            <w:tcW w:w="1559" w:type="dxa"/>
            <w:gridSpan w:val="2"/>
          </w:tcPr>
          <w:p w:rsidR="007D547F" w:rsidRPr="000F5ADA" w:rsidRDefault="007D547F" w:rsidP="003C7AE5">
            <w:r w:rsidRPr="000F5ADA">
              <w:t>РТ с.63 упр.2-монолог. высказывание на тему «Современ</w:t>
            </w:r>
            <w:r>
              <w:t>-</w:t>
            </w:r>
            <w:r w:rsidRPr="000F5ADA">
              <w:t>ная жизнь»</w:t>
            </w:r>
          </w:p>
        </w:tc>
        <w:tc>
          <w:tcPr>
            <w:tcW w:w="1795" w:type="dxa"/>
          </w:tcPr>
          <w:p w:rsidR="007D547F" w:rsidRDefault="007D547F" w:rsidP="005D5BC4">
            <w:r>
              <w:t>Чтение с пониманием необходимой информации</w:t>
            </w:r>
          </w:p>
          <w:p w:rsidR="007D547F" w:rsidRDefault="007D547F" w:rsidP="005D5BC4">
            <w:r>
              <w:t>Упр.4с.134</w:t>
            </w:r>
          </w:p>
        </w:tc>
        <w:tc>
          <w:tcPr>
            <w:tcW w:w="1844" w:type="dxa"/>
          </w:tcPr>
          <w:p w:rsidR="007D547F" w:rsidRDefault="007D547F" w:rsidP="00F62E49">
            <w:r>
              <w:t>Упр.7с.135</w:t>
            </w:r>
          </w:p>
        </w:tc>
        <w:tc>
          <w:tcPr>
            <w:tcW w:w="1704" w:type="dxa"/>
            <w:gridSpan w:val="2"/>
          </w:tcPr>
          <w:p w:rsidR="007D547F" w:rsidRPr="004909CF" w:rsidRDefault="007D547F" w:rsidP="00D416C3">
            <w:r w:rsidRPr="004909CF">
              <w:t>с.135 упр.8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706"/>
        </w:trPr>
        <w:tc>
          <w:tcPr>
            <w:tcW w:w="709" w:type="dxa"/>
            <w:gridSpan w:val="2"/>
          </w:tcPr>
          <w:p w:rsidR="007D547F" w:rsidRDefault="007D547F" w:rsidP="003C7AE5">
            <w:r>
              <w:t>178</w:t>
            </w:r>
          </w:p>
        </w:tc>
        <w:tc>
          <w:tcPr>
            <w:tcW w:w="1524" w:type="dxa"/>
          </w:tcPr>
          <w:p w:rsidR="007D547F" w:rsidRDefault="007D547F" w:rsidP="001F034F">
            <w:r>
              <w:t>Компьютер</w:t>
            </w:r>
          </w:p>
          <w:p w:rsidR="007D547F" w:rsidRDefault="007D547F" w:rsidP="001F034F">
            <w:r>
              <w:t>Расширение лексическо-го запаса учащихся</w:t>
            </w:r>
          </w:p>
        </w:tc>
        <w:tc>
          <w:tcPr>
            <w:tcW w:w="851" w:type="dxa"/>
          </w:tcPr>
          <w:p w:rsidR="007D547F" w:rsidRDefault="007D547F" w:rsidP="00110D7B"/>
        </w:tc>
        <w:tc>
          <w:tcPr>
            <w:tcW w:w="1736" w:type="dxa"/>
            <w:gridSpan w:val="2"/>
          </w:tcPr>
          <w:p w:rsidR="007D547F" w:rsidRDefault="007D547F" w:rsidP="008A236F">
            <w:r>
              <w:t>Лексика по тексту</w:t>
            </w:r>
          </w:p>
          <w:p w:rsidR="007D547F" w:rsidRDefault="007D547F" w:rsidP="008A236F">
            <w:r>
              <w:t>Упр.2,3с.136</w:t>
            </w:r>
          </w:p>
          <w:p w:rsidR="007D547F" w:rsidRDefault="007D547F" w:rsidP="008A236F">
            <w:r>
              <w:t>Обучение переводу с англ.на русск.</w:t>
            </w:r>
          </w:p>
        </w:tc>
        <w:tc>
          <w:tcPr>
            <w:tcW w:w="1559" w:type="dxa"/>
          </w:tcPr>
          <w:p w:rsidR="007D547F" w:rsidRDefault="007D547F" w:rsidP="003F15EB">
            <w:r>
              <w:t>Предлоги</w:t>
            </w:r>
          </w:p>
          <w:p w:rsidR="007D547F" w:rsidRDefault="007D547F" w:rsidP="003F15EB">
            <w:r>
              <w:t>Упр.8с.137</w:t>
            </w:r>
          </w:p>
        </w:tc>
        <w:tc>
          <w:tcPr>
            <w:tcW w:w="1559" w:type="dxa"/>
            <w:gridSpan w:val="2"/>
          </w:tcPr>
          <w:p w:rsidR="007D547F" w:rsidRPr="000F5ADA" w:rsidRDefault="007D547F" w:rsidP="003C7AE5"/>
        </w:tc>
        <w:tc>
          <w:tcPr>
            <w:tcW w:w="1795" w:type="dxa"/>
          </w:tcPr>
          <w:p w:rsidR="007D547F" w:rsidRDefault="007D547F" w:rsidP="005D5BC4">
            <w:r>
              <w:t>Чтение с заполнением пропусков</w:t>
            </w:r>
          </w:p>
          <w:p w:rsidR="007D547F" w:rsidRDefault="007D547F" w:rsidP="005D5BC4">
            <w:r>
              <w:t>Упр.1с.136</w:t>
            </w:r>
          </w:p>
        </w:tc>
        <w:tc>
          <w:tcPr>
            <w:tcW w:w="1844" w:type="dxa"/>
          </w:tcPr>
          <w:p w:rsidR="007D547F" w:rsidRDefault="007D547F" w:rsidP="00F62E49"/>
        </w:tc>
        <w:tc>
          <w:tcPr>
            <w:tcW w:w="1704" w:type="dxa"/>
            <w:gridSpan w:val="2"/>
          </w:tcPr>
          <w:p w:rsidR="007D547F" w:rsidRPr="004909CF" w:rsidRDefault="007D547F" w:rsidP="00D416C3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4099"/>
        </w:trPr>
        <w:tc>
          <w:tcPr>
            <w:tcW w:w="709" w:type="dxa"/>
            <w:gridSpan w:val="2"/>
          </w:tcPr>
          <w:p w:rsidR="007D547F" w:rsidRDefault="007D547F" w:rsidP="003C7AE5">
            <w:r>
              <w:t>179</w:t>
            </w:r>
          </w:p>
        </w:tc>
        <w:tc>
          <w:tcPr>
            <w:tcW w:w="1524" w:type="dxa"/>
          </w:tcPr>
          <w:p w:rsidR="007D547F" w:rsidRDefault="007D547F" w:rsidP="001F034F">
            <w:r>
              <w:t>Повторяем грамматику</w:t>
            </w:r>
          </w:p>
          <w:p w:rsidR="007D547F" w:rsidRDefault="007D547F" w:rsidP="001F034F">
            <w:r>
              <w:t>Придаточ-ные предло-жения</w:t>
            </w:r>
          </w:p>
        </w:tc>
        <w:tc>
          <w:tcPr>
            <w:tcW w:w="851" w:type="dxa"/>
          </w:tcPr>
          <w:p w:rsidR="007D547F" w:rsidRDefault="007D547F" w:rsidP="00110D7B"/>
        </w:tc>
        <w:tc>
          <w:tcPr>
            <w:tcW w:w="1736" w:type="dxa"/>
            <w:gridSpan w:val="2"/>
          </w:tcPr>
          <w:p w:rsidR="007D547F" w:rsidRDefault="007D547F" w:rsidP="008A236F"/>
        </w:tc>
        <w:tc>
          <w:tcPr>
            <w:tcW w:w="1559" w:type="dxa"/>
          </w:tcPr>
          <w:p w:rsidR="007D547F" w:rsidRDefault="007D547F" w:rsidP="0036140E">
            <w:r>
              <w:t>Придаточн.</w:t>
            </w:r>
          </w:p>
          <w:p w:rsidR="007D547F" w:rsidRDefault="007D547F" w:rsidP="0036140E">
            <w:r>
              <w:t>предлож-</w:t>
            </w:r>
            <w:r w:rsidRPr="0036140E">
              <w:t>ия-Грам.справ.-с.182с.137 упр.6</w:t>
            </w:r>
          </w:p>
          <w:p w:rsidR="007D547F" w:rsidRPr="0036140E" w:rsidRDefault="007D547F" w:rsidP="0036140E">
            <w:pPr>
              <w:rPr>
                <w:lang w:val="en-US"/>
              </w:rPr>
            </w:pPr>
            <w:r w:rsidRPr="0036140E">
              <w:rPr>
                <w:lang w:val="en-US"/>
              </w:rPr>
              <w:t>so</w:t>
            </w:r>
            <w:r w:rsidRPr="0036140E">
              <w:rPr>
                <w:b/>
                <w:bCs/>
                <w:lang w:val="en-US"/>
              </w:rPr>
              <w:t xml:space="preserve">, </w:t>
            </w:r>
            <w:r w:rsidRPr="0036140E">
              <w:rPr>
                <w:lang w:val="en-US"/>
              </w:rPr>
              <w:t>such,</w:t>
            </w:r>
            <w:r w:rsidRPr="0036140E">
              <w:rPr>
                <w:b/>
                <w:bCs/>
                <w:lang w:val="en-US"/>
              </w:rPr>
              <w:t xml:space="preserve"> </w:t>
            </w:r>
            <w:r w:rsidRPr="0036140E">
              <w:rPr>
                <w:lang w:val="en-US"/>
              </w:rPr>
              <w:t>such a(n)</w:t>
            </w:r>
          </w:p>
          <w:p w:rsidR="007D547F" w:rsidRPr="00774E32" w:rsidRDefault="007D547F" w:rsidP="0036140E">
            <w:r w:rsidRPr="0036140E">
              <w:t>с</w:t>
            </w:r>
            <w:r w:rsidRPr="00774E32">
              <w:t xml:space="preserve">.137 </w:t>
            </w:r>
            <w:r w:rsidRPr="0036140E">
              <w:t>упр</w:t>
            </w:r>
            <w:r w:rsidRPr="00774E32">
              <w:t xml:space="preserve">.7 </w:t>
            </w:r>
            <w:r w:rsidRPr="00A27F08">
              <w:t>Каузатив</w:t>
            </w:r>
            <w:r w:rsidRPr="00774E32">
              <w:t>-</w:t>
            </w:r>
            <w:r w:rsidRPr="00A27F08">
              <w:t>Грам</w:t>
            </w:r>
            <w:r w:rsidRPr="00774E32">
              <w:t>.</w:t>
            </w:r>
            <w:r w:rsidRPr="00A27F08">
              <w:t>справ</w:t>
            </w:r>
            <w:r w:rsidRPr="00774E32">
              <w:t>.-</w:t>
            </w:r>
            <w:r w:rsidRPr="00A27F08">
              <w:t>с</w:t>
            </w:r>
            <w:r w:rsidRPr="00774E32">
              <w:t>.181</w:t>
            </w:r>
            <w:r w:rsidRPr="0036140E">
              <w:t>с</w:t>
            </w:r>
            <w:r w:rsidRPr="00774E32">
              <w:t xml:space="preserve">.136 </w:t>
            </w:r>
            <w:r w:rsidRPr="0036140E">
              <w:t>упр</w:t>
            </w:r>
            <w:r w:rsidRPr="00774E32">
              <w:t>.4</w:t>
            </w:r>
            <w:r w:rsidRPr="0036140E">
              <w:t>Глаголы</w:t>
            </w:r>
            <w:r w:rsidRPr="00774E32">
              <w:t xml:space="preserve"> </w:t>
            </w:r>
            <w:r>
              <w:rPr>
                <w:lang w:val="en-US"/>
              </w:rPr>
              <w:t>have</w:t>
            </w:r>
            <w:r w:rsidRPr="00774E32">
              <w:t xml:space="preserve">, </w:t>
            </w:r>
            <w:r>
              <w:rPr>
                <w:lang w:val="en-US"/>
              </w:rPr>
              <w:t>get</w:t>
            </w:r>
            <w:r w:rsidRPr="00774E32">
              <w:t>,</w:t>
            </w:r>
          </w:p>
          <w:p w:rsidR="007D547F" w:rsidRPr="0036140E" w:rsidRDefault="007D547F" w:rsidP="0036140E">
            <w:pPr>
              <w:rPr>
                <w:lang w:val="en-US"/>
              </w:rPr>
            </w:pPr>
            <w:r w:rsidRPr="0036140E">
              <w:rPr>
                <w:lang w:val="en-US"/>
              </w:rPr>
              <w:t xml:space="preserve">make </w:t>
            </w:r>
          </w:p>
          <w:p w:rsidR="007D547F" w:rsidRPr="00774E32" w:rsidRDefault="007D547F" w:rsidP="0036140E">
            <w:pPr>
              <w:rPr>
                <w:lang w:val="en-US"/>
              </w:rPr>
            </w:pPr>
            <w:r w:rsidRPr="0036140E">
              <w:t>с</w:t>
            </w:r>
            <w:r w:rsidRPr="00774E32">
              <w:rPr>
                <w:lang w:val="en-US"/>
              </w:rPr>
              <w:t xml:space="preserve">.137 </w:t>
            </w:r>
            <w:r w:rsidRPr="0036140E">
              <w:t>упр</w:t>
            </w:r>
            <w:r w:rsidRPr="00774E32">
              <w:rPr>
                <w:lang w:val="en-US"/>
              </w:rPr>
              <w:t>.5</w:t>
            </w:r>
          </w:p>
          <w:p w:rsidR="007D547F" w:rsidRPr="00774E32" w:rsidRDefault="007D547F" w:rsidP="0036140E">
            <w:pPr>
              <w:rPr>
                <w:lang w:val="en-US"/>
              </w:rPr>
            </w:pPr>
          </w:p>
          <w:p w:rsidR="007D547F" w:rsidRPr="00774E32" w:rsidRDefault="007D547F" w:rsidP="003F15EB">
            <w:pPr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7D547F" w:rsidRPr="00774E32" w:rsidRDefault="007D547F" w:rsidP="003C7AE5">
            <w:pPr>
              <w:rPr>
                <w:lang w:val="en-US"/>
              </w:rPr>
            </w:pPr>
          </w:p>
        </w:tc>
        <w:tc>
          <w:tcPr>
            <w:tcW w:w="1795" w:type="dxa"/>
          </w:tcPr>
          <w:p w:rsidR="007D547F" w:rsidRDefault="007D547F" w:rsidP="005D5BC4">
            <w:r>
              <w:t>Чтение с пониманием полной информации</w:t>
            </w:r>
          </w:p>
          <w:p w:rsidR="007D547F" w:rsidRDefault="007D547F" w:rsidP="005D5BC4">
            <w:r>
              <w:t>Упр.9с.137</w:t>
            </w:r>
          </w:p>
        </w:tc>
        <w:tc>
          <w:tcPr>
            <w:tcW w:w="1844" w:type="dxa"/>
          </w:tcPr>
          <w:p w:rsidR="007D547F" w:rsidRDefault="007D547F" w:rsidP="00F62E49"/>
        </w:tc>
        <w:tc>
          <w:tcPr>
            <w:tcW w:w="1704" w:type="dxa"/>
            <w:gridSpan w:val="2"/>
          </w:tcPr>
          <w:p w:rsidR="007D547F" w:rsidRPr="004909CF" w:rsidRDefault="007D547F" w:rsidP="00D416C3">
            <w:r>
              <w:t>Упр.10с.137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112"/>
        </w:trPr>
        <w:tc>
          <w:tcPr>
            <w:tcW w:w="709" w:type="dxa"/>
            <w:gridSpan w:val="2"/>
          </w:tcPr>
          <w:p w:rsidR="007D547F" w:rsidRDefault="007D547F" w:rsidP="003C7AE5">
            <w:r>
              <w:t>180</w:t>
            </w:r>
          </w:p>
        </w:tc>
        <w:tc>
          <w:tcPr>
            <w:tcW w:w="1524" w:type="dxa"/>
          </w:tcPr>
          <w:p w:rsidR="007D547F" w:rsidRDefault="007D547F" w:rsidP="001F034F">
            <w:r>
              <w:t>Инновации времени Развитие навыков ознак.чте-ния</w:t>
            </w:r>
          </w:p>
        </w:tc>
        <w:tc>
          <w:tcPr>
            <w:tcW w:w="851" w:type="dxa"/>
          </w:tcPr>
          <w:p w:rsidR="007D547F" w:rsidRDefault="007D547F" w:rsidP="00110D7B"/>
        </w:tc>
        <w:tc>
          <w:tcPr>
            <w:tcW w:w="1736" w:type="dxa"/>
            <w:gridSpan w:val="2"/>
          </w:tcPr>
          <w:p w:rsidR="007D547F" w:rsidRDefault="007D547F" w:rsidP="008A236F">
            <w:r>
              <w:t>Лексика по тексту</w:t>
            </w:r>
          </w:p>
          <w:p w:rsidR="007D547F" w:rsidRDefault="007D547F" w:rsidP="008A236F">
            <w:r>
              <w:t>Упр.4с.138</w:t>
            </w:r>
          </w:p>
        </w:tc>
        <w:tc>
          <w:tcPr>
            <w:tcW w:w="1559" w:type="dxa"/>
          </w:tcPr>
          <w:p w:rsidR="007D547F" w:rsidRDefault="007D547F" w:rsidP="0036140E"/>
        </w:tc>
        <w:tc>
          <w:tcPr>
            <w:tcW w:w="1559" w:type="dxa"/>
            <w:gridSpan w:val="2"/>
          </w:tcPr>
          <w:p w:rsidR="007D547F" w:rsidRDefault="007D547F" w:rsidP="003C7AE5">
            <w:r>
              <w:t>Высказыва-ния по не-</w:t>
            </w:r>
          </w:p>
          <w:p w:rsidR="007D547F" w:rsidRDefault="007D547F" w:rsidP="003C7AE5">
            <w:r>
              <w:t>вербальным опорам</w:t>
            </w:r>
          </w:p>
          <w:p w:rsidR="007D547F" w:rsidRPr="00774E32" w:rsidRDefault="007D547F" w:rsidP="003C7AE5">
            <w:r>
              <w:t>упр.1с.138</w:t>
            </w:r>
          </w:p>
        </w:tc>
        <w:tc>
          <w:tcPr>
            <w:tcW w:w="1795" w:type="dxa"/>
          </w:tcPr>
          <w:p w:rsidR="007D547F" w:rsidRDefault="007D547F" w:rsidP="005D5BC4">
            <w:r>
              <w:t>Чтение с пониманием основного содержания</w:t>
            </w:r>
          </w:p>
          <w:p w:rsidR="007D547F" w:rsidRPr="00774E32" w:rsidRDefault="007D547F" w:rsidP="005D5BC4">
            <w:r>
              <w:t>Упр.2b)с.138</w:t>
            </w:r>
          </w:p>
        </w:tc>
        <w:tc>
          <w:tcPr>
            <w:tcW w:w="1844" w:type="dxa"/>
          </w:tcPr>
          <w:p w:rsidR="007D547F" w:rsidRDefault="007D547F" w:rsidP="00F62E49">
            <w:r>
              <w:t>Упр.2а)с.138</w:t>
            </w:r>
          </w:p>
        </w:tc>
        <w:tc>
          <w:tcPr>
            <w:tcW w:w="1704" w:type="dxa"/>
            <w:gridSpan w:val="2"/>
          </w:tcPr>
          <w:p w:rsidR="007D547F" w:rsidRDefault="007D547F" w:rsidP="00D416C3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112"/>
        </w:trPr>
        <w:tc>
          <w:tcPr>
            <w:tcW w:w="709" w:type="dxa"/>
            <w:gridSpan w:val="2"/>
          </w:tcPr>
          <w:p w:rsidR="007D547F" w:rsidRDefault="007D547F" w:rsidP="003C7AE5">
            <w:r>
              <w:t>181</w:t>
            </w:r>
          </w:p>
        </w:tc>
        <w:tc>
          <w:tcPr>
            <w:tcW w:w="1524" w:type="dxa"/>
          </w:tcPr>
          <w:p w:rsidR="007D547F" w:rsidRPr="00FE070B" w:rsidRDefault="007D547F" w:rsidP="001F034F">
            <w:r w:rsidRPr="00FE070B">
              <w:t>Я пришлю тебе СМС…</w:t>
            </w:r>
          </w:p>
          <w:p w:rsidR="007D547F" w:rsidRDefault="007D547F" w:rsidP="001F034F">
            <w:r>
              <w:t>Развитие навыков МР</w:t>
            </w:r>
          </w:p>
        </w:tc>
        <w:tc>
          <w:tcPr>
            <w:tcW w:w="851" w:type="dxa"/>
          </w:tcPr>
          <w:p w:rsidR="007D547F" w:rsidRDefault="007D547F" w:rsidP="00110D7B"/>
        </w:tc>
        <w:tc>
          <w:tcPr>
            <w:tcW w:w="1736" w:type="dxa"/>
            <w:gridSpan w:val="2"/>
          </w:tcPr>
          <w:p w:rsidR="007D547F" w:rsidRDefault="007D547F" w:rsidP="00FE070B">
            <w:r w:rsidRPr="00FE070B">
              <w:t>Аббревиатуры СМС-сообщений</w:t>
            </w:r>
          </w:p>
          <w:p w:rsidR="007D547F" w:rsidRPr="00FE070B" w:rsidRDefault="007D547F" w:rsidP="00FE070B">
            <w:r>
              <w:t>Упр.3с.138</w:t>
            </w:r>
          </w:p>
          <w:p w:rsidR="007D547F" w:rsidRDefault="007D547F" w:rsidP="008A236F"/>
        </w:tc>
        <w:tc>
          <w:tcPr>
            <w:tcW w:w="1559" w:type="dxa"/>
          </w:tcPr>
          <w:p w:rsidR="007D547F" w:rsidRPr="00FE070B" w:rsidRDefault="007D547F" w:rsidP="0036140E">
            <w:r w:rsidRPr="00FE070B">
              <w:t>РТ с.66 упр.1-Б- обучение переводу с англ. яз. на рус.язык</w:t>
            </w:r>
          </w:p>
        </w:tc>
        <w:tc>
          <w:tcPr>
            <w:tcW w:w="1559" w:type="dxa"/>
            <w:gridSpan w:val="2"/>
          </w:tcPr>
          <w:p w:rsidR="007D547F" w:rsidRDefault="007D547F" w:rsidP="003C7AE5">
            <w:r>
              <w:t>Преимущества и недос-</w:t>
            </w:r>
          </w:p>
          <w:p w:rsidR="007D547F" w:rsidRDefault="007D547F" w:rsidP="003C7AE5">
            <w:r>
              <w:t xml:space="preserve">татки </w:t>
            </w:r>
            <w:r w:rsidRPr="00FE070B">
              <w:t>СМС-сообщений</w:t>
            </w:r>
          </w:p>
          <w:p w:rsidR="007D547F" w:rsidRDefault="007D547F" w:rsidP="003C7AE5">
            <w:r>
              <w:t>Высказывания с аргу-</w:t>
            </w:r>
          </w:p>
          <w:p w:rsidR="007D547F" w:rsidRDefault="007D547F" w:rsidP="003C7AE5">
            <w:r>
              <w:t>ментацией мнения</w:t>
            </w:r>
          </w:p>
          <w:p w:rsidR="007D547F" w:rsidRDefault="007D547F" w:rsidP="003C7AE5">
            <w:r>
              <w:t>Упр.5с.139</w:t>
            </w:r>
          </w:p>
        </w:tc>
        <w:tc>
          <w:tcPr>
            <w:tcW w:w="1795" w:type="dxa"/>
          </w:tcPr>
          <w:p w:rsidR="007D547F" w:rsidRDefault="007D547F" w:rsidP="005D5BC4"/>
        </w:tc>
        <w:tc>
          <w:tcPr>
            <w:tcW w:w="1844" w:type="dxa"/>
          </w:tcPr>
          <w:p w:rsidR="007D547F" w:rsidRDefault="007D547F" w:rsidP="00F62E49"/>
        </w:tc>
        <w:tc>
          <w:tcPr>
            <w:tcW w:w="1704" w:type="dxa"/>
            <w:gridSpan w:val="2"/>
          </w:tcPr>
          <w:p w:rsidR="007D547F" w:rsidRPr="00FE070B" w:rsidRDefault="007D547F" w:rsidP="00D416C3">
            <w:r w:rsidRPr="00FE070B">
              <w:t>с.139 упр.6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112"/>
        </w:trPr>
        <w:tc>
          <w:tcPr>
            <w:tcW w:w="709" w:type="dxa"/>
            <w:gridSpan w:val="2"/>
          </w:tcPr>
          <w:p w:rsidR="007D547F" w:rsidRDefault="007D547F" w:rsidP="003C7AE5">
            <w:r>
              <w:t>182</w:t>
            </w:r>
          </w:p>
        </w:tc>
        <w:tc>
          <w:tcPr>
            <w:tcW w:w="1524" w:type="dxa"/>
          </w:tcPr>
          <w:p w:rsidR="007D547F" w:rsidRDefault="007D547F" w:rsidP="001F034F">
            <w:r w:rsidRPr="00606444">
              <w:t>В поход по магазинам!</w:t>
            </w:r>
          </w:p>
          <w:p w:rsidR="007D547F" w:rsidRPr="00606444" w:rsidRDefault="007D547F" w:rsidP="001F034F">
            <w:r>
              <w:t>Развитие навыков ДР</w:t>
            </w:r>
          </w:p>
        </w:tc>
        <w:tc>
          <w:tcPr>
            <w:tcW w:w="851" w:type="dxa"/>
          </w:tcPr>
          <w:p w:rsidR="007D547F" w:rsidRDefault="007D547F" w:rsidP="00110D7B"/>
        </w:tc>
        <w:tc>
          <w:tcPr>
            <w:tcW w:w="1736" w:type="dxa"/>
            <w:gridSpan w:val="2"/>
          </w:tcPr>
          <w:p w:rsidR="007D547F" w:rsidRPr="00606444" w:rsidRDefault="007D547F" w:rsidP="00606444">
            <w:r w:rsidRPr="00606444">
              <w:t>Идиомы, относящиеся к одежде</w:t>
            </w:r>
          </w:p>
          <w:p w:rsidR="007D547F" w:rsidRPr="00606444" w:rsidRDefault="007D547F" w:rsidP="00606444">
            <w:r w:rsidRPr="00606444">
              <w:t>с.140 упр.2</w:t>
            </w:r>
            <w:r>
              <w:t>,4,5</w:t>
            </w:r>
          </w:p>
          <w:p w:rsidR="007D547F" w:rsidRPr="00FE070B" w:rsidRDefault="007D547F" w:rsidP="00FE070B"/>
        </w:tc>
        <w:tc>
          <w:tcPr>
            <w:tcW w:w="1559" w:type="dxa"/>
          </w:tcPr>
          <w:p w:rsidR="007D547F" w:rsidRDefault="007D547F" w:rsidP="0036140E">
            <w:r>
              <w:t>О</w:t>
            </w:r>
            <w:r w:rsidRPr="00FE070B">
              <w:t>бучение переводу с англ. яз. на рус.язык</w:t>
            </w:r>
          </w:p>
          <w:p w:rsidR="007D547F" w:rsidRPr="00FE070B" w:rsidRDefault="007D547F" w:rsidP="0036140E">
            <w:r>
              <w:t>Упр.1с.140</w:t>
            </w:r>
          </w:p>
        </w:tc>
        <w:tc>
          <w:tcPr>
            <w:tcW w:w="1559" w:type="dxa"/>
            <w:gridSpan w:val="2"/>
          </w:tcPr>
          <w:p w:rsidR="007D547F" w:rsidRDefault="007D547F" w:rsidP="003C7AE5">
            <w:r>
              <w:t>Обсуждение купленной вещи</w:t>
            </w:r>
          </w:p>
        </w:tc>
        <w:tc>
          <w:tcPr>
            <w:tcW w:w="1795" w:type="dxa"/>
          </w:tcPr>
          <w:p w:rsidR="007D547F" w:rsidRDefault="007D547F" w:rsidP="005D5BC4">
            <w:r>
              <w:t>Чтение текста с заполнением пропусков словами Упр.3с.140</w:t>
            </w:r>
          </w:p>
        </w:tc>
        <w:tc>
          <w:tcPr>
            <w:tcW w:w="1844" w:type="dxa"/>
          </w:tcPr>
          <w:p w:rsidR="007D547F" w:rsidRDefault="007D547F" w:rsidP="00F62E49"/>
        </w:tc>
        <w:tc>
          <w:tcPr>
            <w:tcW w:w="1704" w:type="dxa"/>
            <w:gridSpan w:val="2"/>
          </w:tcPr>
          <w:p w:rsidR="007D547F" w:rsidRPr="00FE070B" w:rsidRDefault="007D547F" w:rsidP="00D416C3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112"/>
        </w:trPr>
        <w:tc>
          <w:tcPr>
            <w:tcW w:w="709" w:type="dxa"/>
            <w:gridSpan w:val="2"/>
          </w:tcPr>
          <w:p w:rsidR="007D547F" w:rsidRDefault="007D547F" w:rsidP="003C7AE5">
            <w:r>
              <w:t>183</w:t>
            </w:r>
          </w:p>
        </w:tc>
        <w:tc>
          <w:tcPr>
            <w:tcW w:w="1524" w:type="dxa"/>
          </w:tcPr>
          <w:p w:rsidR="007D547F" w:rsidRDefault="007D547F" w:rsidP="001F034F">
            <w:r>
              <w:t>Повторяем грамматику</w:t>
            </w:r>
          </w:p>
          <w:p w:rsidR="007D547F" w:rsidRDefault="007D547F" w:rsidP="001F034F">
            <w:r>
              <w:t>Отработка употребле-ния грамма-тических структур</w:t>
            </w:r>
          </w:p>
          <w:p w:rsidR="007D547F" w:rsidRPr="00606444" w:rsidRDefault="007D547F" w:rsidP="001F034F"/>
        </w:tc>
        <w:tc>
          <w:tcPr>
            <w:tcW w:w="851" w:type="dxa"/>
          </w:tcPr>
          <w:p w:rsidR="007D547F" w:rsidRDefault="007D547F" w:rsidP="00110D7B"/>
        </w:tc>
        <w:tc>
          <w:tcPr>
            <w:tcW w:w="1736" w:type="dxa"/>
            <w:gridSpan w:val="2"/>
          </w:tcPr>
          <w:p w:rsidR="007D547F" w:rsidRPr="00606444" w:rsidRDefault="007D547F" w:rsidP="00606444"/>
        </w:tc>
        <w:tc>
          <w:tcPr>
            <w:tcW w:w="1559" w:type="dxa"/>
          </w:tcPr>
          <w:p w:rsidR="007D547F" w:rsidRPr="00E903E8" w:rsidRDefault="007D547F" w:rsidP="00606444">
            <w:pPr>
              <w:rPr>
                <w:lang w:val="en-US"/>
              </w:rPr>
            </w:pPr>
            <w:r>
              <w:t>Употребл</w:t>
            </w:r>
            <w:r w:rsidRPr="00E903E8">
              <w:rPr>
                <w:lang w:val="en-US"/>
              </w:rPr>
              <w:t>-</w:t>
            </w:r>
            <w:r w:rsidRPr="00606444">
              <w:t>е</w:t>
            </w:r>
            <w:r w:rsidRPr="00E903E8">
              <w:rPr>
                <w:lang w:val="en-US"/>
              </w:rPr>
              <w:t xml:space="preserve"> </w:t>
            </w:r>
            <w:r w:rsidRPr="00606444">
              <w:rPr>
                <w:lang w:val="en-US"/>
              </w:rPr>
              <w:t>far</w:t>
            </w:r>
            <w:r w:rsidRPr="00E903E8">
              <w:rPr>
                <w:lang w:val="en-US"/>
              </w:rPr>
              <w:t xml:space="preserve">, </w:t>
            </w:r>
            <w:r w:rsidRPr="00606444">
              <w:rPr>
                <w:lang w:val="en-US"/>
              </w:rPr>
              <w:t>every</w:t>
            </w:r>
            <w:r w:rsidRPr="00E903E8">
              <w:rPr>
                <w:lang w:val="en-US"/>
              </w:rPr>
              <w:t xml:space="preserve">, </w:t>
            </w:r>
            <w:r w:rsidRPr="00606444">
              <w:rPr>
                <w:lang w:val="en-US"/>
              </w:rPr>
              <w:t>each</w:t>
            </w:r>
            <w:r w:rsidRPr="00E903E8">
              <w:rPr>
                <w:lang w:val="en-US"/>
              </w:rPr>
              <w:t xml:space="preserve">, </w:t>
            </w:r>
            <w:r w:rsidRPr="00606444">
              <w:rPr>
                <w:lang w:val="en-US"/>
              </w:rPr>
              <w:t>much</w:t>
            </w:r>
            <w:r w:rsidRPr="00E903E8">
              <w:rPr>
                <w:lang w:val="en-US"/>
              </w:rPr>
              <w:t xml:space="preserve">, </w:t>
            </w:r>
            <w:r w:rsidRPr="00606444">
              <w:rPr>
                <w:lang w:val="en-US"/>
              </w:rPr>
              <w:t>too</w:t>
            </w:r>
            <w:r w:rsidRPr="00E903E8">
              <w:rPr>
                <w:lang w:val="en-US"/>
              </w:rPr>
              <w:t xml:space="preserve">, </w:t>
            </w:r>
            <w:r w:rsidRPr="00606444">
              <w:rPr>
                <w:lang w:val="en-US"/>
              </w:rPr>
              <w:t>even</w:t>
            </w:r>
            <w:r w:rsidRPr="00E903E8">
              <w:rPr>
                <w:lang w:val="en-US"/>
              </w:rPr>
              <w:t xml:space="preserve">, </w:t>
            </w:r>
            <w:r w:rsidRPr="00606444">
              <w:rPr>
                <w:lang w:val="en-US"/>
              </w:rPr>
              <w:t>a</w:t>
            </w:r>
            <w:r w:rsidRPr="00E903E8">
              <w:rPr>
                <w:lang w:val="en-US"/>
              </w:rPr>
              <w:t xml:space="preserve"> </w:t>
            </w:r>
            <w:r w:rsidRPr="00606444">
              <w:rPr>
                <w:lang w:val="en-US"/>
              </w:rPr>
              <w:t>bit</w:t>
            </w:r>
            <w:r w:rsidRPr="00E903E8">
              <w:rPr>
                <w:lang w:val="en-US"/>
              </w:rPr>
              <w:t xml:space="preserve">, </w:t>
            </w:r>
            <w:r w:rsidRPr="00606444">
              <w:rPr>
                <w:lang w:val="en-US"/>
              </w:rPr>
              <w:t>any</w:t>
            </w:r>
            <w:r w:rsidRPr="00E903E8">
              <w:rPr>
                <w:lang w:val="en-US"/>
              </w:rPr>
              <w:t>-</w:t>
            </w:r>
            <w:r w:rsidRPr="00606444">
              <w:t>Грам</w:t>
            </w:r>
            <w:r w:rsidRPr="00E903E8">
              <w:rPr>
                <w:lang w:val="en-US"/>
              </w:rPr>
              <w:t>.</w:t>
            </w:r>
            <w:r w:rsidRPr="00606444">
              <w:t>справ</w:t>
            </w:r>
            <w:r w:rsidRPr="00E903E8">
              <w:rPr>
                <w:lang w:val="en-US"/>
              </w:rPr>
              <w:t>.-</w:t>
            </w:r>
            <w:r w:rsidRPr="00606444">
              <w:t>с</w:t>
            </w:r>
            <w:r w:rsidRPr="00E903E8">
              <w:rPr>
                <w:lang w:val="en-US"/>
              </w:rPr>
              <w:t>.184</w:t>
            </w:r>
          </w:p>
          <w:p w:rsidR="007D547F" w:rsidRPr="00606444" w:rsidRDefault="007D547F" w:rsidP="00606444">
            <w:r w:rsidRPr="00606444">
              <w:t>с.141 упр.6</w:t>
            </w:r>
          </w:p>
          <w:p w:rsidR="007D547F" w:rsidRPr="00606444" w:rsidRDefault="007D547F" w:rsidP="00606444">
            <w:r w:rsidRPr="00606444">
              <w:t>Обозначение количества-Грам.справ.-с.184</w:t>
            </w:r>
          </w:p>
          <w:p w:rsidR="007D547F" w:rsidRDefault="007D547F" w:rsidP="00606444">
            <w:r w:rsidRPr="00606444">
              <w:t>с.141 упр.7</w:t>
            </w:r>
          </w:p>
        </w:tc>
        <w:tc>
          <w:tcPr>
            <w:tcW w:w="1559" w:type="dxa"/>
            <w:gridSpan w:val="2"/>
          </w:tcPr>
          <w:p w:rsidR="007D547F" w:rsidRDefault="007D547F" w:rsidP="003C7AE5">
            <w:r>
              <w:t>Мой любимый магазин одежды</w:t>
            </w:r>
          </w:p>
          <w:p w:rsidR="007D547F" w:rsidRDefault="007D547F" w:rsidP="003C7AE5">
            <w:r>
              <w:t>Краткие высказыва-ния</w:t>
            </w:r>
          </w:p>
          <w:p w:rsidR="007D547F" w:rsidRDefault="007D547F" w:rsidP="003C7AE5">
            <w:r>
              <w:t>Упр.10а)</w:t>
            </w:r>
          </w:p>
          <w:p w:rsidR="007D547F" w:rsidRDefault="007D547F" w:rsidP="003C7AE5">
            <w:r>
              <w:t>с141</w:t>
            </w:r>
          </w:p>
        </w:tc>
        <w:tc>
          <w:tcPr>
            <w:tcW w:w="1795" w:type="dxa"/>
          </w:tcPr>
          <w:p w:rsidR="007D547F" w:rsidRDefault="007D547F" w:rsidP="005D5BC4"/>
        </w:tc>
        <w:tc>
          <w:tcPr>
            <w:tcW w:w="1844" w:type="dxa"/>
          </w:tcPr>
          <w:p w:rsidR="007D547F" w:rsidRDefault="007D547F" w:rsidP="00F62E49">
            <w:r>
              <w:t>Аудирование с пониманием заданной информации</w:t>
            </w:r>
          </w:p>
          <w:p w:rsidR="007D547F" w:rsidRDefault="007D547F" w:rsidP="00F62E49">
            <w:r>
              <w:t>Упр.9с.141</w:t>
            </w:r>
          </w:p>
        </w:tc>
        <w:tc>
          <w:tcPr>
            <w:tcW w:w="1704" w:type="dxa"/>
            <w:gridSpan w:val="2"/>
          </w:tcPr>
          <w:p w:rsidR="007D547F" w:rsidRDefault="007D547F" w:rsidP="00D416C3">
            <w:r>
              <w:t>Трансформа-ция предло-жений</w:t>
            </w:r>
          </w:p>
          <w:p w:rsidR="007D547F" w:rsidRPr="00FE070B" w:rsidRDefault="007D547F" w:rsidP="00D416C3">
            <w:r>
              <w:t>Упр.8с.141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112"/>
        </w:trPr>
        <w:tc>
          <w:tcPr>
            <w:tcW w:w="709" w:type="dxa"/>
            <w:gridSpan w:val="2"/>
          </w:tcPr>
          <w:p w:rsidR="007D547F" w:rsidRDefault="007D547F" w:rsidP="003C7AE5">
            <w:r>
              <w:t>184</w:t>
            </w:r>
          </w:p>
        </w:tc>
        <w:tc>
          <w:tcPr>
            <w:tcW w:w="1524" w:type="dxa"/>
          </w:tcPr>
          <w:p w:rsidR="007D547F" w:rsidRDefault="007D547F" w:rsidP="001F034F">
            <w:r w:rsidRPr="009877E8">
              <w:t>Блистательный Санкт-Петербург</w:t>
            </w:r>
          </w:p>
          <w:p w:rsidR="007D547F" w:rsidRPr="009877E8" w:rsidRDefault="007D547F" w:rsidP="001F034F">
            <w:r>
              <w:t>Развтие навыков аудирования</w:t>
            </w:r>
          </w:p>
        </w:tc>
        <w:tc>
          <w:tcPr>
            <w:tcW w:w="851" w:type="dxa"/>
          </w:tcPr>
          <w:p w:rsidR="007D547F" w:rsidRDefault="007D547F" w:rsidP="00110D7B"/>
        </w:tc>
        <w:tc>
          <w:tcPr>
            <w:tcW w:w="1736" w:type="dxa"/>
            <w:gridSpan w:val="2"/>
          </w:tcPr>
          <w:p w:rsidR="007D547F" w:rsidRPr="00606444" w:rsidRDefault="007D547F" w:rsidP="00606444"/>
        </w:tc>
        <w:tc>
          <w:tcPr>
            <w:tcW w:w="1559" w:type="dxa"/>
          </w:tcPr>
          <w:p w:rsidR="007D547F" w:rsidRDefault="007D547F" w:rsidP="00606444"/>
        </w:tc>
        <w:tc>
          <w:tcPr>
            <w:tcW w:w="1559" w:type="dxa"/>
            <w:gridSpan w:val="2"/>
          </w:tcPr>
          <w:p w:rsidR="007D547F" w:rsidRDefault="007D547F" w:rsidP="003C7AE5">
            <w:r>
              <w:t>Высказыва-ния с аргу-ментацией</w:t>
            </w:r>
          </w:p>
          <w:p w:rsidR="007D547F" w:rsidRDefault="007D547F" w:rsidP="003C7AE5">
            <w:r>
              <w:t>Мода в жизни подростков</w:t>
            </w:r>
          </w:p>
          <w:p w:rsidR="007D547F" w:rsidRDefault="007D547F" w:rsidP="003C7AE5">
            <w:r>
              <w:t>Задание1</w:t>
            </w:r>
          </w:p>
          <w:p w:rsidR="007D547F" w:rsidRDefault="007D547F" w:rsidP="003C7AE5">
            <w:r>
              <w:t>с.144</w:t>
            </w:r>
          </w:p>
          <w:p w:rsidR="007D547F" w:rsidRDefault="007D547F" w:rsidP="003C7AE5"/>
        </w:tc>
        <w:tc>
          <w:tcPr>
            <w:tcW w:w="1795" w:type="dxa"/>
          </w:tcPr>
          <w:p w:rsidR="007D547F" w:rsidRDefault="007D547F" w:rsidP="005D5BC4"/>
        </w:tc>
        <w:tc>
          <w:tcPr>
            <w:tcW w:w="1844" w:type="dxa"/>
          </w:tcPr>
          <w:p w:rsidR="007D547F" w:rsidRPr="009877E8" w:rsidRDefault="007D547F" w:rsidP="009877E8">
            <w:r w:rsidRPr="009877E8">
              <w:t>с.142 упр.1</w:t>
            </w:r>
          </w:p>
          <w:p w:rsidR="007D547F" w:rsidRPr="009877E8" w:rsidRDefault="007D547F" w:rsidP="009877E8">
            <w:r>
              <w:t xml:space="preserve">Аудирование- </w:t>
            </w:r>
            <w:r w:rsidRPr="009877E8">
              <w:t>«верно/неверно/в тексте не сказано»</w:t>
            </w:r>
          </w:p>
          <w:p w:rsidR="007D547F" w:rsidRDefault="007D547F" w:rsidP="009877E8">
            <w:r w:rsidRPr="009877E8">
              <w:t>с.143 упр.2 Аудирование-установление соответствий</w:t>
            </w:r>
          </w:p>
        </w:tc>
        <w:tc>
          <w:tcPr>
            <w:tcW w:w="1704" w:type="dxa"/>
            <w:gridSpan w:val="2"/>
          </w:tcPr>
          <w:p w:rsidR="007D547F" w:rsidRPr="009877E8" w:rsidRDefault="007D547F" w:rsidP="00D416C3">
            <w:r w:rsidRPr="009877E8">
              <w:t>РТ с.68 упр.2-трансформа</w:t>
            </w:r>
            <w:r>
              <w:t xml:space="preserve">-ция </w:t>
            </w:r>
            <w:r w:rsidRPr="009877E8">
              <w:t>предло</w:t>
            </w:r>
            <w:r>
              <w:t>-</w:t>
            </w:r>
            <w:r w:rsidRPr="009877E8">
              <w:t>жений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680"/>
        </w:trPr>
        <w:tc>
          <w:tcPr>
            <w:tcW w:w="709" w:type="dxa"/>
            <w:gridSpan w:val="2"/>
          </w:tcPr>
          <w:p w:rsidR="007D547F" w:rsidRDefault="007D547F" w:rsidP="003C7AE5">
            <w:r>
              <w:t>185</w:t>
            </w:r>
          </w:p>
        </w:tc>
        <w:tc>
          <w:tcPr>
            <w:tcW w:w="1524" w:type="dxa"/>
          </w:tcPr>
          <w:p w:rsidR="007D547F" w:rsidRDefault="007D547F" w:rsidP="001F034F">
            <w:r>
              <w:t>Разговор с модельером</w:t>
            </w:r>
          </w:p>
          <w:p w:rsidR="007D547F" w:rsidRPr="009877E8" w:rsidRDefault="007D547F" w:rsidP="001F034F">
            <w:r>
              <w:t>Развтие навыков аудирования</w:t>
            </w:r>
          </w:p>
        </w:tc>
        <w:tc>
          <w:tcPr>
            <w:tcW w:w="851" w:type="dxa"/>
          </w:tcPr>
          <w:p w:rsidR="007D547F" w:rsidRDefault="007D547F" w:rsidP="00110D7B"/>
        </w:tc>
        <w:tc>
          <w:tcPr>
            <w:tcW w:w="1736" w:type="dxa"/>
            <w:gridSpan w:val="2"/>
          </w:tcPr>
          <w:p w:rsidR="007D547F" w:rsidRPr="00606444" w:rsidRDefault="007D547F" w:rsidP="00606444"/>
        </w:tc>
        <w:tc>
          <w:tcPr>
            <w:tcW w:w="1559" w:type="dxa"/>
          </w:tcPr>
          <w:p w:rsidR="007D547F" w:rsidRDefault="007D547F" w:rsidP="00606444"/>
        </w:tc>
        <w:tc>
          <w:tcPr>
            <w:tcW w:w="1559" w:type="dxa"/>
            <w:gridSpan w:val="2"/>
          </w:tcPr>
          <w:p w:rsidR="007D547F" w:rsidRDefault="007D547F" w:rsidP="003C7AE5">
            <w:r>
              <w:t>Обсуждение и принятие совместного решения</w:t>
            </w:r>
          </w:p>
          <w:p w:rsidR="007D547F" w:rsidRDefault="007D547F" w:rsidP="00177CC1">
            <w:r>
              <w:t>Задание2</w:t>
            </w:r>
          </w:p>
          <w:p w:rsidR="007D547F" w:rsidRDefault="007D547F" w:rsidP="00177CC1">
            <w:r>
              <w:t>с.144</w:t>
            </w:r>
          </w:p>
          <w:p w:rsidR="007D547F" w:rsidRDefault="007D547F" w:rsidP="003C7AE5"/>
        </w:tc>
        <w:tc>
          <w:tcPr>
            <w:tcW w:w="1795" w:type="dxa"/>
          </w:tcPr>
          <w:p w:rsidR="007D547F" w:rsidRPr="00177CC1" w:rsidRDefault="007D547F" w:rsidP="005D5BC4">
            <w:r>
              <w:t xml:space="preserve">РТ с.68 упр.1 </w:t>
            </w:r>
            <w:r w:rsidRPr="00177CC1">
              <w:t>Чтение-заполнение пропусков</w:t>
            </w:r>
          </w:p>
        </w:tc>
        <w:tc>
          <w:tcPr>
            <w:tcW w:w="1844" w:type="dxa"/>
          </w:tcPr>
          <w:p w:rsidR="007D547F" w:rsidRDefault="007D547F" w:rsidP="00177CC1">
            <w:r>
              <w:t>Аудирование с пониманием</w:t>
            </w:r>
          </w:p>
          <w:p w:rsidR="007D547F" w:rsidRDefault="007D547F" w:rsidP="00177CC1">
            <w:r>
              <w:t>полной информации</w:t>
            </w:r>
          </w:p>
          <w:p w:rsidR="007D547F" w:rsidRDefault="007D547F" w:rsidP="00177CC1">
            <w:r w:rsidRPr="00177CC1">
              <w:t>с.143 упр.3</w:t>
            </w:r>
          </w:p>
          <w:p w:rsidR="007D547F" w:rsidRPr="00177CC1" w:rsidRDefault="007D547F" w:rsidP="00177CC1">
            <w:r w:rsidRPr="00177CC1">
              <w:t xml:space="preserve">( множ. </w:t>
            </w:r>
            <w:r>
              <w:t>в</w:t>
            </w:r>
            <w:r w:rsidRPr="00177CC1">
              <w:t>ыбор)</w:t>
            </w:r>
          </w:p>
        </w:tc>
        <w:tc>
          <w:tcPr>
            <w:tcW w:w="1704" w:type="dxa"/>
            <w:gridSpan w:val="2"/>
          </w:tcPr>
          <w:p w:rsidR="007D547F" w:rsidRPr="009877E8" w:rsidRDefault="007D547F" w:rsidP="00D416C3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167"/>
        </w:trPr>
        <w:tc>
          <w:tcPr>
            <w:tcW w:w="709" w:type="dxa"/>
            <w:gridSpan w:val="2"/>
          </w:tcPr>
          <w:p w:rsidR="007D547F" w:rsidRDefault="007D547F" w:rsidP="003C7AE5">
            <w:r>
              <w:t>186</w:t>
            </w:r>
          </w:p>
        </w:tc>
        <w:tc>
          <w:tcPr>
            <w:tcW w:w="1524" w:type="dxa"/>
          </w:tcPr>
          <w:p w:rsidR="007D547F" w:rsidRDefault="007D547F" w:rsidP="001F034F">
            <w:r w:rsidRPr="0091217D">
              <w:t>Моя жизнь-мои идеи</w:t>
            </w:r>
          </w:p>
          <w:p w:rsidR="007D547F" w:rsidRPr="0091217D" w:rsidRDefault="007D547F" w:rsidP="001F034F">
            <w:r>
              <w:t>Развитие навыков МР</w:t>
            </w:r>
          </w:p>
        </w:tc>
        <w:tc>
          <w:tcPr>
            <w:tcW w:w="851" w:type="dxa"/>
          </w:tcPr>
          <w:p w:rsidR="007D547F" w:rsidRDefault="007D547F" w:rsidP="00110D7B"/>
        </w:tc>
        <w:tc>
          <w:tcPr>
            <w:tcW w:w="1736" w:type="dxa"/>
            <w:gridSpan w:val="2"/>
          </w:tcPr>
          <w:p w:rsidR="007D547F" w:rsidRPr="0091217D" w:rsidRDefault="007D547F" w:rsidP="0091217D">
            <w:r w:rsidRPr="0091217D">
              <w:t>РТ с.69 упр.4</w:t>
            </w:r>
          </w:p>
          <w:p w:rsidR="007D547F" w:rsidRPr="0091217D" w:rsidRDefault="007D547F" w:rsidP="0091217D">
            <w:r w:rsidRPr="0091217D">
              <w:t>Лексика-словообразование</w:t>
            </w:r>
          </w:p>
          <w:p w:rsidR="007D547F" w:rsidRPr="00606444" w:rsidRDefault="007D547F" w:rsidP="00606444"/>
        </w:tc>
        <w:tc>
          <w:tcPr>
            <w:tcW w:w="1559" w:type="dxa"/>
          </w:tcPr>
          <w:p w:rsidR="007D547F" w:rsidRDefault="007D547F" w:rsidP="00606444"/>
        </w:tc>
        <w:tc>
          <w:tcPr>
            <w:tcW w:w="1559" w:type="dxa"/>
            <w:gridSpan w:val="2"/>
          </w:tcPr>
          <w:p w:rsidR="007D547F" w:rsidRPr="0091217D" w:rsidRDefault="007D547F" w:rsidP="0091217D">
            <w:r w:rsidRPr="0091217D">
              <w:t xml:space="preserve">с.145-упр.1- монологич. </w:t>
            </w:r>
            <w:r>
              <w:t>в</w:t>
            </w:r>
            <w:r w:rsidRPr="0091217D">
              <w:t>ысказыва</w:t>
            </w:r>
            <w:r>
              <w:t>-</w:t>
            </w:r>
            <w:r w:rsidRPr="0091217D">
              <w:t>ние</w:t>
            </w:r>
            <w:r>
              <w:t xml:space="preserve"> поплану</w:t>
            </w:r>
          </w:p>
          <w:p w:rsidR="007D547F" w:rsidRDefault="007D547F" w:rsidP="003C7AE5"/>
        </w:tc>
        <w:tc>
          <w:tcPr>
            <w:tcW w:w="1795" w:type="dxa"/>
          </w:tcPr>
          <w:p w:rsidR="007D547F" w:rsidRDefault="007D547F" w:rsidP="005D5BC4"/>
        </w:tc>
        <w:tc>
          <w:tcPr>
            <w:tcW w:w="1844" w:type="dxa"/>
          </w:tcPr>
          <w:p w:rsidR="007D547F" w:rsidRPr="0046510C" w:rsidRDefault="007D547F" w:rsidP="00177CC1">
            <w:r w:rsidRPr="0046510C">
              <w:t>с.145-задания 1</w:t>
            </w:r>
          </w:p>
        </w:tc>
        <w:tc>
          <w:tcPr>
            <w:tcW w:w="1704" w:type="dxa"/>
            <w:gridSpan w:val="2"/>
          </w:tcPr>
          <w:p w:rsidR="007D547F" w:rsidRPr="009877E8" w:rsidRDefault="007D547F" w:rsidP="00D416C3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167"/>
        </w:trPr>
        <w:tc>
          <w:tcPr>
            <w:tcW w:w="709" w:type="dxa"/>
            <w:gridSpan w:val="2"/>
          </w:tcPr>
          <w:p w:rsidR="007D547F" w:rsidRDefault="007D547F" w:rsidP="003C7AE5">
            <w:r>
              <w:t>187</w:t>
            </w:r>
          </w:p>
        </w:tc>
        <w:tc>
          <w:tcPr>
            <w:tcW w:w="1524" w:type="dxa"/>
          </w:tcPr>
          <w:p w:rsidR="007D547F" w:rsidRDefault="007D547F" w:rsidP="001F034F">
            <w:r>
              <w:t>Неделя науки в школе</w:t>
            </w:r>
          </w:p>
          <w:p w:rsidR="007D547F" w:rsidRPr="0091217D" w:rsidRDefault="007D547F" w:rsidP="001F034F">
            <w:r>
              <w:t>Развитие навыков ДР</w:t>
            </w:r>
          </w:p>
        </w:tc>
        <w:tc>
          <w:tcPr>
            <w:tcW w:w="851" w:type="dxa"/>
          </w:tcPr>
          <w:p w:rsidR="007D547F" w:rsidRDefault="007D547F" w:rsidP="00110D7B"/>
        </w:tc>
        <w:tc>
          <w:tcPr>
            <w:tcW w:w="1736" w:type="dxa"/>
            <w:gridSpan w:val="2"/>
          </w:tcPr>
          <w:p w:rsidR="007D547F" w:rsidRPr="0091217D" w:rsidRDefault="007D547F" w:rsidP="0091217D"/>
        </w:tc>
        <w:tc>
          <w:tcPr>
            <w:tcW w:w="1559" w:type="dxa"/>
          </w:tcPr>
          <w:p w:rsidR="007D547F" w:rsidRPr="0046510C" w:rsidRDefault="007D547F" w:rsidP="00606444">
            <w:r w:rsidRPr="0046510C">
              <w:t>РТ с.69 упр.3</w:t>
            </w:r>
          </w:p>
          <w:p w:rsidR="007D547F" w:rsidRDefault="007D547F" w:rsidP="00606444">
            <w:r w:rsidRPr="0046510C">
              <w:t>Грамматика- грамматическое  время  глагола</w:t>
            </w:r>
          </w:p>
        </w:tc>
        <w:tc>
          <w:tcPr>
            <w:tcW w:w="1559" w:type="dxa"/>
            <w:gridSpan w:val="2"/>
          </w:tcPr>
          <w:p w:rsidR="007D547F" w:rsidRDefault="007D547F" w:rsidP="0091217D">
            <w:r>
              <w:t>Диалог с целью обме-на оценоч-ной инфор-мацией</w:t>
            </w:r>
          </w:p>
          <w:p w:rsidR="007D547F" w:rsidRPr="0091217D" w:rsidRDefault="007D547F" w:rsidP="0091217D">
            <w:r>
              <w:t>Зад.2с.145</w:t>
            </w:r>
          </w:p>
        </w:tc>
        <w:tc>
          <w:tcPr>
            <w:tcW w:w="1795" w:type="dxa"/>
          </w:tcPr>
          <w:p w:rsidR="007D547F" w:rsidRDefault="007D547F" w:rsidP="005D5BC4"/>
        </w:tc>
        <w:tc>
          <w:tcPr>
            <w:tcW w:w="1844" w:type="dxa"/>
          </w:tcPr>
          <w:p w:rsidR="007D547F" w:rsidRPr="0046510C" w:rsidRDefault="007D547F" w:rsidP="00177CC1">
            <w:r w:rsidRPr="0046510C">
              <w:t xml:space="preserve">с.145-задания </w:t>
            </w:r>
            <w:r>
              <w:t>2</w:t>
            </w:r>
          </w:p>
        </w:tc>
        <w:tc>
          <w:tcPr>
            <w:tcW w:w="1704" w:type="dxa"/>
            <w:gridSpan w:val="2"/>
          </w:tcPr>
          <w:p w:rsidR="007D547F" w:rsidRPr="009877E8" w:rsidRDefault="007D547F" w:rsidP="00D416C3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167"/>
        </w:trPr>
        <w:tc>
          <w:tcPr>
            <w:tcW w:w="709" w:type="dxa"/>
            <w:gridSpan w:val="2"/>
          </w:tcPr>
          <w:p w:rsidR="007D547F" w:rsidRDefault="007D547F" w:rsidP="003C7AE5">
            <w:r>
              <w:t>188</w:t>
            </w:r>
          </w:p>
        </w:tc>
        <w:tc>
          <w:tcPr>
            <w:tcW w:w="1524" w:type="dxa"/>
          </w:tcPr>
          <w:p w:rsidR="007D547F" w:rsidRDefault="007D547F" w:rsidP="001F034F">
            <w:r w:rsidRPr="0046510C">
              <w:t>Пишем сочинение с развернутой аргументацией- «за и против»</w:t>
            </w:r>
          </w:p>
          <w:p w:rsidR="007D547F" w:rsidRDefault="007D547F" w:rsidP="001F034F">
            <w:r>
              <w:t>Развитие</w:t>
            </w:r>
          </w:p>
          <w:p w:rsidR="007D547F" w:rsidRPr="0046510C" w:rsidRDefault="007D547F" w:rsidP="001F034F">
            <w:r>
              <w:t>навыков ПР</w:t>
            </w:r>
          </w:p>
        </w:tc>
        <w:tc>
          <w:tcPr>
            <w:tcW w:w="851" w:type="dxa"/>
          </w:tcPr>
          <w:p w:rsidR="007D547F" w:rsidRDefault="007D547F" w:rsidP="00110D7B"/>
        </w:tc>
        <w:tc>
          <w:tcPr>
            <w:tcW w:w="1736" w:type="dxa"/>
            <w:gridSpan w:val="2"/>
          </w:tcPr>
          <w:p w:rsidR="007D547F" w:rsidRDefault="007D547F" w:rsidP="0046510C">
            <w:r>
              <w:t>Правила написания и плансочинен.</w:t>
            </w:r>
          </w:p>
          <w:p w:rsidR="007D547F" w:rsidRPr="0046510C" w:rsidRDefault="007D547F" w:rsidP="0046510C">
            <w:r>
              <w:t xml:space="preserve">«за и </w:t>
            </w:r>
            <w:r w:rsidRPr="0046510C">
              <w:t>против»</w:t>
            </w:r>
          </w:p>
          <w:p w:rsidR="007D547F" w:rsidRPr="004A6C1C" w:rsidRDefault="007D547F" w:rsidP="0046510C">
            <w:r>
              <w:t>с.146</w:t>
            </w:r>
          </w:p>
          <w:p w:rsidR="007D547F" w:rsidRPr="0091217D" w:rsidRDefault="007D547F" w:rsidP="0091217D"/>
        </w:tc>
        <w:tc>
          <w:tcPr>
            <w:tcW w:w="1559" w:type="dxa"/>
          </w:tcPr>
          <w:p w:rsidR="007D547F" w:rsidRPr="0046510C" w:rsidRDefault="007D547F" w:rsidP="00606444"/>
        </w:tc>
        <w:tc>
          <w:tcPr>
            <w:tcW w:w="1559" w:type="dxa"/>
            <w:gridSpan w:val="2"/>
          </w:tcPr>
          <w:p w:rsidR="007D547F" w:rsidRPr="008F0E5D" w:rsidRDefault="007D547F" w:rsidP="0091217D">
            <w:r>
              <w:t>Обсуждение плана</w:t>
            </w:r>
            <w:r w:rsidRPr="008F0E5D">
              <w:t xml:space="preserve"> </w:t>
            </w:r>
            <w:r>
              <w:t>напи</w:t>
            </w:r>
            <w:r w:rsidRPr="008F0E5D">
              <w:t>-</w:t>
            </w:r>
            <w:r>
              <w:t>сания</w:t>
            </w:r>
            <w:r w:rsidRPr="008F0E5D">
              <w:t xml:space="preserve"> соч-я</w:t>
            </w:r>
          </w:p>
          <w:p w:rsidR="007D547F" w:rsidRDefault="007D547F" w:rsidP="0091217D">
            <w:r>
              <w:t>Детальный анализ образца</w:t>
            </w:r>
          </w:p>
          <w:p w:rsidR="007D547F" w:rsidRDefault="007D547F" w:rsidP="0091217D">
            <w:r>
              <w:t>Упр.1а)</w:t>
            </w:r>
          </w:p>
          <w:p w:rsidR="007D547F" w:rsidRDefault="007D547F" w:rsidP="0091217D">
            <w:r>
              <w:t>с.146</w:t>
            </w:r>
          </w:p>
        </w:tc>
        <w:tc>
          <w:tcPr>
            <w:tcW w:w="1795" w:type="dxa"/>
          </w:tcPr>
          <w:p w:rsidR="007D547F" w:rsidRDefault="007D547F" w:rsidP="005D5BC4">
            <w:r>
              <w:t>Чтение образца с последующим заполнением таблицы</w:t>
            </w:r>
          </w:p>
          <w:p w:rsidR="007D547F" w:rsidRDefault="007D547F" w:rsidP="004A6C1C">
            <w:r>
              <w:t>Упр. 1</w:t>
            </w:r>
            <w:r>
              <w:rPr>
                <w:lang w:val="en-US"/>
              </w:rPr>
              <w:t>b</w:t>
            </w:r>
            <w:r>
              <w:t>)с.146</w:t>
            </w:r>
          </w:p>
        </w:tc>
        <w:tc>
          <w:tcPr>
            <w:tcW w:w="1844" w:type="dxa"/>
          </w:tcPr>
          <w:p w:rsidR="007D547F" w:rsidRPr="0046510C" w:rsidRDefault="007D547F" w:rsidP="00177CC1"/>
        </w:tc>
        <w:tc>
          <w:tcPr>
            <w:tcW w:w="1704" w:type="dxa"/>
            <w:gridSpan w:val="2"/>
          </w:tcPr>
          <w:p w:rsidR="007D547F" w:rsidRPr="009877E8" w:rsidRDefault="007D547F" w:rsidP="00D416C3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167"/>
        </w:trPr>
        <w:tc>
          <w:tcPr>
            <w:tcW w:w="709" w:type="dxa"/>
            <w:gridSpan w:val="2"/>
          </w:tcPr>
          <w:p w:rsidR="007D547F" w:rsidRDefault="007D547F" w:rsidP="003C7AE5">
            <w:r>
              <w:t>189</w:t>
            </w:r>
          </w:p>
        </w:tc>
        <w:tc>
          <w:tcPr>
            <w:tcW w:w="1524" w:type="dxa"/>
          </w:tcPr>
          <w:p w:rsidR="007D547F" w:rsidRPr="0046510C" w:rsidRDefault="007D547F" w:rsidP="001F034F">
            <w:r>
              <w:t>Развитие навыков написания сочинения с аргумент-ей</w:t>
            </w:r>
          </w:p>
        </w:tc>
        <w:tc>
          <w:tcPr>
            <w:tcW w:w="851" w:type="dxa"/>
          </w:tcPr>
          <w:p w:rsidR="007D547F" w:rsidRDefault="007D547F" w:rsidP="00110D7B"/>
        </w:tc>
        <w:tc>
          <w:tcPr>
            <w:tcW w:w="1736" w:type="dxa"/>
            <w:gridSpan w:val="2"/>
          </w:tcPr>
          <w:p w:rsidR="007D547F" w:rsidRPr="008F0E5D" w:rsidRDefault="007D547F" w:rsidP="008F0E5D">
            <w:r w:rsidRPr="008F0E5D">
              <w:t>Аргументация противоположной точки зрения</w:t>
            </w:r>
          </w:p>
          <w:p w:rsidR="007D547F" w:rsidRPr="008F0E5D" w:rsidRDefault="007D547F" w:rsidP="008F0E5D">
            <w:r w:rsidRPr="008F0E5D">
              <w:t>с.147 упр.4</w:t>
            </w:r>
          </w:p>
          <w:p w:rsidR="007D547F" w:rsidRDefault="007D547F" w:rsidP="0046510C"/>
        </w:tc>
        <w:tc>
          <w:tcPr>
            <w:tcW w:w="1559" w:type="dxa"/>
          </w:tcPr>
          <w:p w:rsidR="007D547F" w:rsidRPr="0046510C" w:rsidRDefault="007D547F" w:rsidP="00606444"/>
        </w:tc>
        <w:tc>
          <w:tcPr>
            <w:tcW w:w="1559" w:type="dxa"/>
            <w:gridSpan w:val="2"/>
          </w:tcPr>
          <w:p w:rsidR="007D547F" w:rsidRPr="008F0E5D" w:rsidRDefault="007D547F" w:rsidP="008F0E5D">
            <w:r w:rsidRPr="008F0E5D">
              <w:t>с.147 упр.3</w:t>
            </w:r>
          </w:p>
          <w:p w:rsidR="007D547F" w:rsidRDefault="007D547F" w:rsidP="0091217D"/>
        </w:tc>
        <w:tc>
          <w:tcPr>
            <w:tcW w:w="1795" w:type="dxa"/>
          </w:tcPr>
          <w:p w:rsidR="007D547F" w:rsidRDefault="007D547F" w:rsidP="005D5BC4">
            <w:r>
              <w:t>Упр.6с.147</w:t>
            </w:r>
          </w:p>
        </w:tc>
        <w:tc>
          <w:tcPr>
            <w:tcW w:w="1844" w:type="dxa"/>
          </w:tcPr>
          <w:p w:rsidR="007D547F" w:rsidRPr="0046510C" w:rsidRDefault="007D547F" w:rsidP="00177CC1"/>
        </w:tc>
        <w:tc>
          <w:tcPr>
            <w:tcW w:w="1704" w:type="dxa"/>
            <w:gridSpan w:val="2"/>
          </w:tcPr>
          <w:p w:rsidR="007D547F" w:rsidRPr="008F0E5D" w:rsidRDefault="007D547F" w:rsidP="008F0E5D">
            <w:r w:rsidRPr="008F0E5D">
              <w:t>с.147 упр.5</w:t>
            </w:r>
          </w:p>
          <w:p w:rsidR="007D547F" w:rsidRPr="009877E8" w:rsidRDefault="007D547F" w:rsidP="00D416C3">
            <w:r>
              <w:t>Сочинение по одной из тем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167"/>
        </w:trPr>
        <w:tc>
          <w:tcPr>
            <w:tcW w:w="709" w:type="dxa"/>
            <w:gridSpan w:val="2"/>
          </w:tcPr>
          <w:p w:rsidR="007D547F" w:rsidRDefault="007D547F" w:rsidP="003C7AE5">
            <w:r>
              <w:t>190</w:t>
            </w:r>
          </w:p>
        </w:tc>
        <w:tc>
          <w:tcPr>
            <w:tcW w:w="1524" w:type="dxa"/>
          </w:tcPr>
          <w:p w:rsidR="007D547F" w:rsidRPr="0073423C" w:rsidRDefault="007D547F" w:rsidP="0073423C">
            <w:r w:rsidRPr="0073423C">
              <w:t>Всемирное наследие</w:t>
            </w:r>
          </w:p>
          <w:p w:rsidR="007D547F" w:rsidRDefault="007D547F" w:rsidP="001F034F"/>
        </w:tc>
        <w:tc>
          <w:tcPr>
            <w:tcW w:w="851" w:type="dxa"/>
          </w:tcPr>
          <w:p w:rsidR="007D547F" w:rsidRDefault="007D547F" w:rsidP="00110D7B"/>
        </w:tc>
        <w:tc>
          <w:tcPr>
            <w:tcW w:w="1736" w:type="dxa"/>
            <w:gridSpan w:val="2"/>
          </w:tcPr>
          <w:p w:rsidR="007D547F" w:rsidRDefault="007D547F" w:rsidP="008F0E5D">
            <w:r>
              <w:t>Словообразо-ваниеЛексика по тексту</w:t>
            </w:r>
          </w:p>
          <w:p w:rsidR="007D547F" w:rsidRPr="008F0E5D" w:rsidRDefault="007D547F" w:rsidP="008F0E5D">
            <w:r>
              <w:t>Упр.6с.151</w:t>
            </w:r>
          </w:p>
        </w:tc>
        <w:tc>
          <w:tcPr>
            <w:tcW w:w="1559" w:type="dxa"/>
          </w:tcPr>
          <w:p w:rsidR="007D547F" w:rsidRPr="0046510C" w:rsidRDefault="007D547F" w:rsidP="00606444"/>
        </w:tc>
        <w:tc>
          <w:tcPr>
            <w:tcW w:w="1559" w:type="dxa"/>
            <w:gridSpan w:val="2"/>
          </w:tcPr>
          <w:p w:rsidR="007D547F" w:rsidRPr="008F0E5D" w:rsidRDefault="007D547F" w:rsidP="008F0E5D">
            <w:r>
              <w:t>Прогноз-е событий текста Упр.2с.150</w:t>
            </w:r>
          </w:p>
        </w:tc>
        <w:tc>
          <w:tcPr>
            <w:tcW w:w="1795" w:type="dxa"/>
          </w:tcPr>
          <w:p w:rsidR="007D547F" w:rsidRPr="0073423C" w:rsidRDefault="007D547F" w:rsidP="005D5BC4">
            <w:r w:rsidRPr="0073423C">
              <w:t>с.150 упр. 4</w:t>
            </w:r>
          </w:p>
          <w:p w:rsidR="007D547F" w:rsidRDefault="007D547F" w:rsidP="005D5BC4">
            <w:r w:rsidRPr="0073423C">
              <w:t>Чтение-заполнение пропусков</w:t>
            </w:r>
          </w:p>
        </w:tc>
        <w:tc>
          <w:tcPr>
            <w:tcW w:w="1844" w:type="dxa"/>
          </w:tcPr>
          <w:p w:rsidR="007D547F" w:rsidRPr="0046510C" w:rsidRDefault="007D547F" w:rsidP="00177CC1">
            <w:r>
              <w:t>Упр.5а)с.150</w:t>
            </w:r>
          </w:p>
        </w:tc>
        <w:tc>
          <w:tcPr>
            <w:tcW w:w="1704" w:type="dxa"/>
            <w:gridSpan w:val="2"/>
          </w:tcPr>
          <w:p w:rsidR="007D547F" w:rsidRPr="008F0E5D" w:rsidRDefault="007D547F" w:rsidP="008F0E5D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167"/>
        </w:trPr>
        <w:tc>
          <w:tcPr>
            <w:tcW w:w="709" w:type="dxa"/>
            <w:gridSpan w:val="2"/>
          </w:tcPr>
          <w:p w:rsidR="007D547F" w:rsidRDefault="007D547F" w:rsidP="003C7AE5">
            <w:r>
              <w:t>191</w:t>
            </w:r>
          </w:p>
        </w:tc>
        <w:tc>
          <w:tcPr>
            <w:tcW w:w="1524" w:type="dxa"/>
          </w:tcPr>
          <w:p w:rsidR="007D547F" w:rsidRDefault="007D547F" w:rsidP="00345ED3">
            <w:r>
              <w:t>Герои Развитие умений выполнять творческие работы с ссылкой на дополнит.</w:t>
            </w:r>
          </w:p>
          <w:p w:rsidR="007D547F" w:rsidRDefault="007D547F" w:rsidP="00345ED3">
            <w:r>
              <w:t>ресурсы</w:t>
            </w:r>
          </w:p>
          <w:p w:rsidR="007D547F" w:rsidRPr="0073423C" w:rsidRDefault="007D547F" w:rsidP="0073423C"/>
        </w:tc>
        <w:tc>
          <w:tcPr>
            <w:tcW w:w="851" w:type="dxa"/>
          </w:tcPr>
          <w:p w:rsidR="007D547F" w:rsidRDefault="007D547F" w:rsidP="00110D7B"/>
        </w:tc>
        <w:tc>
          <w:tcPr>
            <w:tcW w:w="1736" w:type="dxa"/>
            <w:gridSpan w:val="2"/>
          </w:tcPr>
          <w:p w:rsidR="007D547F" w:rsidRDefault="007D547F" w:rsidP="00364316">
            <w:r>
              <w:t>Лексика по тексту</w:t>
            </w:r>
          </w:p>
          <w:p w:rsidR="007D547F" w:rsidRDefault="007D547F" w:rsidP="00364316">
            <w:r>
              <w:t>Упр.7с.151</w:t>
            </w:r>
          </w:p>
        </w:tc>
        <w:tc>
          <w:tcPr>
            <w:tcW w:w="1559" w:type="dxa"/>
          </w:tcPr>
          <w:p w:rsidR="007D547F" w:rsidRPr="0046510C" w:rsidRDefault="007D547F" w:rsidP="00606444"/>
        </w:tc>
        <w:tc>
          <w:tcPr>
            <w:tcW w:w="1559" w:type="dxa"/>
            <w:gridSpan w:val="2"/>
          </w:tcPr>
          <w:p w:rsidR="007D547F" w:rsidRDefault="007D547F" w:rsidP="008F0E5D">
            <w:r>
              <w:t>Упр.8с.151</w:t>
            </w:r>
          </w:p>
        </w:tc>
        <w:tc>
          <w:tcPr>
            <w:tcW w:w="1795" w:type="dxa"/>
          </w:tcPr>
          <w:p w:rsidR="007D547F" w:rsidRDefault="007D547F" w:rsidP="005D5BC4">
            <w:r>
              <w:t>Чтение с пониманием полной информации</w:t>
            </w:r>
          </w:p>
          <w:p w:rsidR="007D547F" w:rsidRPr="0073423C" w:rsidRDefault="007D547F" w:rsidP="005D5BC4">
            <w:r>
              <w:t>Упр.4с.150</w:t>
            </w:r>
          </w:p>
        </w:tc>
        <w:tc>
          <w:tcPr>
            <w:tcW w:w="1844" w:type="dxa"/>
          </w:tcPr>
          <w:p w:rsidR="007D547F" w:rsidRDefault="007D547F" w:rsidP="00177CC1">
            <w:r>
              <w:t>Упр.5</w:t>
            </w:r>
            <w:r>
              <w:rPr>
                <w:lang w:val="en-US"/>
              </w:rPr>
              <w:t>b</w:t>
            </w:r>
            <w:r>
              <w:t>)с.150</w:t>
            </w:r>
          </w:p>
        </w:tc>
        <w:tc>
          <w:tcPr>
            <w:tcW w:w="1704" w:type="dxa"/>
            <w:gridSpan w:val="2"/>
          </w:tcPr>
          <w:p w:rsidR="007D547F" w:rsidRPr="00345ED3" w:rsidRDefault="007D547F" w:rsidP="00345ED3">
            <w:r w:rsidRPr="00345ED3">
              <w:t>ИКТ-проект</w:t>
            </w:r>
          </w:p>
          <w:p w:rsidR="007D547F" w:rsidRPr="00345ED3" w:rsidRDefault="007D547F" w:rsidP="00345ED3">
            <w:r w:rsidRPr="00345ED3">
              <w:t>«Жизнь и достижения прославленного ученого»</w:t>
            </w:r>
          </w:p>
          <w:p w:rsidR="007D547F" w:rsidRPr="008F0E5D" w:rsidRDefault="007D547F" w:rsidP="00345ED3">
            <w:r w:rsidRPr="00345ED3">
              <w:t>Подготовь презентацию своей работы в классе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167"/>
        </w:trPr>
        <w:tc>
          <w:tcPr>
            <w:tcW w:w="709" w:type="dxa"/>
            <w:gridSpan w:val="2"/>
          </w:tcPr>
          <w:p w:rsidR="007D547F" w:rsidRDefault="007D547F" w:rsidP="003C7AE5">
            <w:r>
              <w:t>192</w:t>
            </w:r>
          </w:p>
        </w:tc>
        <w:tc>
          <w:tcPr>
            <w:tcW w:w="1524" w:type="dxa"/>
          </w:tcPr>
          <w:p w:rsidR="007D547F" w:rsidRDefault="007D547F" w:rsidP="00345ED3">
            <w:r w:rsidRPr="00364316">
              <w:t>«Р</w:t>
            </w:r>
            <w:r>
              <w:t>ешение проблемы»</w:t>
            </w:r>
          </w:p>
          <w:p w:rsidR="007D547F" w:rsidRPr="00364316" w:rsidRDefault="007D547F" w:rsidP="00345ED3">
            <w:r w:rsidRPr="00364316">
              <w:t xml:space="preserve">сочинение с развер-нутой аргументацией </w:t>
            </w:r>
          </w:p>
        </w:tc>
        <w:tc>
          <w:tcPr>
            <w:tcW w:w="851" w:type="dxa"/>
          </w:tcPr>
          <w:p w:rsidR="007D547F" w:rsidRDefault="007D547F" w:rsidP="00110D7B"/>
        </w:tc>
        <w:tc>
          <w:tcPr>
            <w:tcW w:w="1736" w:type="dxa"/>
            <w:gridSpan w:val="2"/>
          </w:tcPr>
          <w:p w:rsidR="007D547F" w:rsidRDefault="007D547F" w:rsidP="00364316">
            <w:r>
              <w:t xml:space="preserve">Правила и план </w:t>
            </w:r>
            <w:r w:rsidRPr="00364316">
              <w:t>сочине</w:t>
            </w:r>
            <w:r>
              <w:t>-ния с развер-</w:t>
            </w:r>
          </w:p>
          <w:p w:rsidR="007D547F" w:rsidRPr="00364316" w:rsidRDefault="007D547F" w:rsidP="00364316">
            <w:r>
              <w:t xml:space="preserve">нутой </w:t>
            </w:r>
            <w:r w:rsidRPr="00364316">
              <w:t>аргу</w:t>
            </w:r>
            <w:r>
              <w:t>-</w:t>
            </w:r>
            <w:r w:rsidRPr="00364316">
              <w:t>ментацией «решение проблемы»</w:t>
            </w:r>
          </w:p>
          <w:p w:rsidR="007D547F" w:rsidRDefault="007D547F" w:rsidP="003643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С.148</w:t>
            </w:r>
          </w:p>
          <w:p w:rsidR="007D547F" w:rsidRDefault="007D547F" w:rsidP="00364316"/>
        </w:tc>
        <w:tc>
          <w:tcPr>
            <w:tcW w:w="1559" w:type="dxa"/>
          </w:tcPr>
          <w:p w:rsidR="007D547F" w:rsidRPr="0046510C" w:rsidRDefault="007D547F" w:rsidP="00606444"/>
        </w:tc>
        <w:tc>
          <w:tcPr>
            <w:tcW w:w="1559" w:type="dxa"/>
            <w:gridSpan w:val="2"/>
          </w:tcPr>
          <w:p w:rsidR="007D547F" w:rsidRDefault="007D547F" w:rsidP="008F0E5D">
            <w:r>
              <w:t>Анализ сочинения</w:t>
            </w:r>
          </w:p>
          <w:p w:rsidR="007D547F" w:rsidRDefault="007D547F" w:rsidP="008F0E5D">
            <w:r>
              <w:t>Упр.2с.148</w:t>
            </w:r>
          </w:p>
        </w:tc>
        <w:tc>
          <w:tcPr>
            <w:tcW w:w="1795" w:type="dxa"/>
          </w:tcPr>
          <w:p w:rsidR="007D547F" w:rsidRPr="00032EC8" w:rsidRDefault="007D547F" w:rsidP="00364316">
            <w:r w:rsidRPr="00032EC8">
              <w:t>с.148 упр.1</w:t>
            </w:r>
          </w:p>
          <w:p w:rsidR="007D547F" w:rsidRDefault="007D547F" w:rsidP="005D5BC4"/>
        </w:tc>
        <w:tc>
          <w:tcPr>
            <w:tcW w:w="1844" w:type="dxa"/>
          </w:tcPr>
          <w:p w:rsidR="007D547F" w:rsidRDefault="007D547F" w:rsidP="00177CC1"/>
        </w:tc>
        <w:tc>
          <w:tcPr>
            <w:tcW w:w="1704" w:type="dxa"/>
            <w:gridSpan w:val="2"/>
          </w:tcPr>
          <w:p w:rsidR="007D547F" w:rsidRPr="00345ED3" w:rsidRDefault="007D547F" w:rsidP="00345ED3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167"/>
        </w:trPr>
        <w:tc>
          <w:tcPr>
            <w:tcW w:w="709" w:type="dxa"/>
            <w:gridSpan w:val="2"/>
          </w:tcPr>
          <w:p w:rsidR="007D547F" w:rsidRDefault="007D547F" w:rsidP="003C7AE5">
            <w:r>
              <w:t>193</w:t>
            </w:r>
          </w:p>
        </w:tc>
        <w:tc>
          <w:tcPr>
            <w:tcW w:w="1524" w:type="dxa"/>
          </w:tcPr>
          <w:p w:rsidR="007D547F" w:rsidRDefault="007D547F" w:rsidP="00345ED3">
            <w:r w:rsidRPr="00032EC8">
              <w:t>Развитие умений</w:t>
            </w:r>
            <w:r>
              <w:t xml:space="preserve"> вы-бора стиля</w:t>
            </w:r>
          </w:p>
          <w:p w:rsidR="007D547F" w:rsidRPr="00032EC8" w:rsidRDefault="007D547F" w:rsidP="00345ED3">
            <w:r>
              <w:t>ПР</w:t>
            </w:r>
          </w:p>
        </w:tc>
        <w:tc>
          <w:tcPr>
            <w:tcW w:w="851" w:type="dxa"/>
          </w:tcPr>
          <w:p w:rsidR="007D547F" w:rsidRDefault="007D547F" w:rsidP="00110D7B"/>
        </w:tc>
        <w:tc>
          <w:tcPr>
            <w:tcW w:w="1736" w:type="dxa"/>
            <w:gridSpan w:val="2"/>
          </w:tcPr>
          <w:p w:rsidR="007D547F" w:rsidRDefault="007D547F" w:rsidP="00364316">
            <w:r>
              <w:t>Полезные слова</w:t>
            </w:r>
          </w:p>
          <w:p w:rsidR="007D547F" w:rsidRPr="00364316" w:rsidRDefault="007D547F" w:rsidP="00364316">
            <w:r>
              <w:t>С.148</w:t>
            </w:r>
          </w:p>
        </w:tc>
        <w:tc>
          <w:tcPr>
            <w:tcW w:w="1559" w:type="dxa"/>
          </w:tcPr>
          <w:p w:rsidR="007D547F" w:rsidRPr="0046510C" w:rsidRDefault="007D547F" w:rsidP="00606444"/>
        </w:tc>
        <w:tc>
          <w:tcPr>
            <w:tcW w:w="1559" w:type="dxa"/>
            <w:gridSpan w:val="2"/>
          </w:tcPr>
          <w:p w:rsidR="007D547F" w:rsidRDefault="007D547F" w:rsidP="008F0E5D">
            <w:r>
              <w:t>Обсуждение плана эссе</w:t>
            </w:r>
          </w:p>
          <w:p w:rsidR="007D547F" w:rsidRDefault="007D547F" w:rsidP="008F0E5D">
            <w:r>
              <w:t>Упр.4с.149</w:t>
            </w:r>
          </w:p>
        </w:tc>
        <w:tc>
          <w:tcPr>
            <w:tcW w:w="1795" w:type="dxa"/>
          </w:tcPr>
          <w:p w:rsidR="007D547F" w:rsidRDefault="007D547F" w:rsidP="005D5BC4">
            <w:r>
              <w:t>Упр.3с.149</w:t>
            </w:r>
          </w:p>
        </w:tc>
        <w:tc>
          <w:tcPr>
            <w:tcW w:w="1844" w:type="dxa"/>
          </w:tcPr>
          <w:p w:rsidR="007D547F" w:rsidRDefault="007D547F" w:rsidP="00177CC1"/>
        </w:tc>
        <w:tc>
          <w:tcPr>
            <w:tcW w:w="1704" w:type="dxa"/>
            <w:gridSpan w:val="2"/>
          </w:tcPr>
          <w:p w:rsidR="007D547F" w:rsidRPr="00345ED3" w:rsidRDefault="007D547F" w:rsidP="00345ED3">
            <w:r>
              <w:t>Упр.5с.149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167"/>
        </w:trPr>
        <w:tc>
          <w:tcPr>
            <w:tcW w:w="709" w:type="dxa"/>
            <w:gridSpan w:val="2"/>
          </w:tcPr>
          <w:p w:rsidR="007D547F" w:rsidRDefault="007D547F" w:rsidP="003C7AE5">
            <w:r>
              <w:t>194</w:t>
            </w:r>
          </w:p>
        </w:tc>
        <w:tc>
          <w:tcPr>
            <w:tcW w:w="1524" w:type="dxa"/>
          </w:tcPr>
          <w:p w:rsidR="007D547F" w:rsidRPr="00032EC8" w:rsidRDefault="007D547F" w:rsidP="00032EC8">
            <w:r w:rsidRPr="00C71BAA">
              <w:t xml:space="preserve">И. Азимов </w:t>
            </w:r>
            <w:r>
              <w:t>Биография писателя</w:t>
            </w:r>
          </w:p>
        </w:tc>
        <w:tc>
          <w:tcPr>
            <w:tcW w:w="851" w:type="dxa"/>
          </w:tcPr>
          <w:p w:rsidR="007D547F" w:rsidRDefault="007D547F" w:rsidP="00110D7B"/>
        </w:tc>
        <w:tc>
          <w:tcPr>
            <w:tcW w:w="1736" w:type="dxa"/>
            <w:gridSpan w:val="2"/>
          </w:tcPr>
          <w:p w:rsidR="007D547F" w:rsidRDefault="007D547F" w:rsidP="00364316">
            <w:r>
              <w:t>Устойчивые словосочета-ния Упр.4с.152</w:t>
            </w:r>
          </w:p>
        </w:tc>
        <w:tc>
          <w:tcPr>
            <w:tcW w:w="1559" w:type="dxa"/>
          </w:tcPr>
          <w:p w:rsidR="007D547F" w:rsidRPr="0046510C" w:rsidRDefault="007D547F" w:rsidP="00606444"/>
        </w:tc>
        <w:tc>
          <w:tcPr>
            <w:tcW w:w="1559" w:type="dxa"/>
            <w:gridSpan w:val="2"/>
          </w:tcPr>
          <w:p w:rsidR="007D547F" w:rsidRDefault="007D547F" w:rsidP="008F0E5D">
            <w:r>
              <w:t>Сообщение об авторе</w:t>
            </w:r>
          </w:p>
        </w:tc>
        <w:tc>
          <w:tcPr>
            <w:tcW w:w="1795" w:type="dxa"/>
          </w:tcPr>
          <w:p w:rsidR="007D547F" w:rsidRDefault="007D547F" w:rsidP="005D5BC4">
            <w:r>
              <w:t>Упр.1с.152</w:t>
            </w:r>
          </w:p>
          <w:p w:rsidR="007D547F" w:rsidRDefault="007D547F" w:rsidP="005D5BC4">
            <w:r>
              <w:t>Упр.2с.152</w:t>
            </w:r>
          </w:p>
          <w:p w:rsidR="007D547F" w:rsidRDefault="007D547F" w:rsidP="005D5BC4">
            <w:r>
              <w:t>Установление логических событий текста</w:t>
            </w:r>
          </w:p>
        </w:tc>
        <w:tc>
          <w:tcPr>
            <w:tcW w:w="1844" w:type="dxa"/>
          </w:tcPr>
          <w:p w:rsidR="007D547F" w:rsidRDefault="007D547F" w:rsidP="00177CC1">
            <w:r>
              <w:t>Упр.7а)с.153</w:t>
            </w:r>
          </w:p>
        </w:tc>
        <w:tc>
          <w:tcPr>
            <w:tcW w:w="1704" w:type="dxa"/>
            <w:gridSpan w:val="2"/>
          </w:tcPr>
          <w:p w:rsidR="007D547F" w:rsidRDefault="007D547F" w:rsidP="00345ED3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167"/>
        </w:trPr>
        <w:tc>
          <w:tcPr>
            <w:tcW w:w="709" w:type="dxa"/>
            <w:gridSpan w:val="2"/>
          </w:tcPr>
          <w:p w:rsidR="007D547F" w:rsidRDefault="007D547F" w:rsidP="003C7AE5">
            <w:r>
              <w:t>195</w:t>
            </w:r>
          </w:p>
        </w:tc>
        <w:tc>
          <w:tcPr>
            <w:tcW w:w="1524" w:type="dxa"/>
          </w:tcPr>
          <w:p w:rsidR="007D547F" w:rsidRDefault="007D547F" w:rsidP="00032EC8">
            <w:r w:rsidRPr="00C71BAA">
              <w:t>И. Азимов</w:t>
            </w:r>
          </w:p>
          <w:p w:rsidR="007D547F" w:rsidRDefault="007D547F" w:rsidP="00032EC8">
            <w:r w:rsidRPr="00C71BAA">
              <w:t>«Стальные пещеры»</w:t>
            </w:r>
          </w:p>
          <w:p w:rsidR="007D547F" w:rsidRPr="00C71BAA" w:rsidRDefault="007D547F" w:rsidP="00032EC8">
            <w:r>
              <w:t>Развитие навыков поискового чтения</w:t>
            </w:r>
          </w:p>
        </w:tc>
        <w:tc>
          <w:tcPr>
            <w:tcW w:w="851" w:type="dxa"/>
          </w:tcPr>
          <w:p w:rsidR="007D547F" w:rsidRDefault="007D547F" w:rsidP="00110D7B"/>
        </w:tc>
        <w:tc>
          <w:tcPr>
            <w:tcW w:w="1736" w:type="dxa"/>
            <w:gridSpan w:val="2"/>
          </w:tcPr>
          <w:p w:rsidR="007D547F" w:rsidRDefault="007D547F" w:rsidP="00364316">
            <w:r>
              <w:t>Работа со словарем</w:t>
            </w:r>
          </w:p>
          <w:p w:rsidR="007D547F" w:rsidRDefault="007D547F" w:rsidP="00364316">
            <w:r>
              <w:t>Упр.5с.152</w:t>
            </w:r>
          </w:p>
        </w:tc>
        <w:tc>
          <w:tcPr>
            <w:tcW w:w="1559" w:type="dxa"/>
          </w:tcPr>
          <w:p w:rsidR="007D547F" w:rsidRPr="0046510C" w:rsidRDefault="007D547F" w:rsidP="00606444"/>
        </w:tc>
        <w:tc>
          <w:tcPr>
            <w:tcW w:w="1559" w:type="dxa"/>
            <w:gridSpan w:val="2"/>
          </w:tcPr>
          <w:p w:rsidR="007D547F" w:rsidRDefault="007D547F" w:rsidP="008F0E5D">
            <w:r>
              <w:t>Упр.6,8а)</w:t>
            </w:r>
          </w:p>
          <w:p w:rsidR="007D547F" w:rsidRDefault="007D547F" w:rsidP="008F0E5D">
            <w:r>
              <w:t>с153</w:t>
            </w:r>
          </w:p>
          <w:p w:rsidR="007D547F" w:rsidRDefault="007D547F" w:rsidP="008F0E5D">
            <w:r>
              <w:t>Высказыва-ния по проб-леме текста</w:t>
            </w:r>
          </w:p>
        </w:tc>
        <w:tc>
          <w:tcPr>
            <w:tcW w:w="1795" w:type="dxa"/>
          </w:tcPr>
          <w:p w:rsidR="007D547F" w:rsidRDefault="007D547F" w:rsidP="005D5BC4">
            <w:r>
              <w:t>Чтение с пониманием необходимой информации</w:t>
            </w:r>
          </w:p>
          <w:p w:rsidR="007D547F" w:rsidRDefault="007D547F" w:rsidP="005D5BC4">
            <w:r>
              <w:t>Упр.3с.152</w:t>
            </w:r>
          </w:p>
        </w:tc>
        <w:tc>
          <w:tcPr>
            <w:tcW w:w="1844" w:type="dxa"/>
          </w:tcPr>
          <w:p w:rsidR="007D547F" w:rsidRDefault="007D547F" w:rsidP="00177CC1">
            <w:r>
              <w:t>Упр.7</w:t>
            </w:r>
            <w:r>
              <w:rPr>
                <w:lang w:val="en-US"/>
              </w:rPr>
              <w:t>b</w:t>
            </w:r>
            <w:r>
              <w:t>)с.153</w:t>
            </w:r>
          </w:p>
        </w:tc>
        <w:tc>
          <w:tcPr>
            <w:tcW w:w="1704" w:type="dxa"/>
            <w:gridSpan w:val="2"/>
          </w:tcPr>
          <w:p w:rsidR="007D547F" w:rsidRPr="008D6E36" w:rsidRDefault="007D547F" w:rsidP="00345ED3">
            <w:r>
              <w:t>Упр.8b)с.153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167"/>
        </w:trPr>
        <w:tc>
          <w:tcPr>
            <w:tcW w:w="709" w:type="dxa"/>
            <w:gridSpan w:val="2"/>
          </w:tcPr>
          <w:p w:rsidR="007D547F" w:rsidRDefault="007D547F" w:rsidP="003C7AE5">
            <w:r>
              <w:t>196</w:t>
            </w:r>
          </w:p>
        </w:tc>
        <w:tc>
          <w:tcPr>
            <w:tcW w:w="1524" w:type="dxa"/>
          </w:tcPr>
          <w:p w:rsidR="007D547F" w:rsidRDefault="007D547F" w:rsidP="008D6E36">
            <w:r>
              <w:t>«Зеленые» проблемы</w:t>
            </w:r>
          </w:p>
          <w:p w:rsidR="007D547F" w:rsidRPr="00C71BAA" w:rsidRDefault="007D547F" w:rsidP="00032EC8"/>
        </w:tc>
        <w:tc>
          <w:tcPr>
            <w:tcW w:w="851" w:type="dxa"/>
          </w:tcPr>
          <w:p w:rsidR="007D547F" w:rsidRDefault="007D547F" w:rsidP="00110D7B"/>
        </w:tc>
        <w:tc>
          <w:tcPr>
            <w:tcW w:w="1736" w:type="dxa"/>
            <w:gridSpan w:val="2"/>
          </w:tcPr>
          <w:p w:rsidR="007D547F" w:rsidRDefault="007D547F" w:rsidP="00364316">
            <w:r>
              <w:t>Лексика по тексту</w:t>
            </w:r>
          </w:p>
        </w:tc>
        <w:tc>
          <w:tcPr>
            <w:tcW w:w="1559" w:type="dxa"/>
          </w:tcPr>
          <w:p w:rsidR="007D547F" w:rsidRPr="0046510C" w:rsidRDefault="007D547F" w:rsidP="00606444"/>
        </w:tc>
        <w:tc>
          <w:tcPr>
            <w:tcW w:w="1559" w:type="dxa"/>
            <w:gridSpan w:val="2"/>
          </w:tcPr>
          <w:p w:rsidR="007D547F" w:rsidRDefault="007D547F" w:rsidP="008F0E5D">
            <w:r>
              <w:t>Предвосхи-щение собы-тий текста</w:t>
            </w:r>
          </w:p>
          <w:p w:rsidR="007D547F" w:rsidRDefault="007D547F" w:rsidP="008F0E5D">
            <w:r>
              <w:t>Упр.1с.154</w:t>
            </w:r>
          </w:p>
        </w:tc>
        <w:tc>
          <w:tcPr>
            <w:tcW w:w="1795" w:type="dxa"/>
          </w:tcPr>
          <w:p w:rsidR="007D547F" w:rsidRDefault="007D547F" w:rsidP="005D5BC4">
            <w:r>
              <w:t>Чтение с заполнением пропусков в тексте</w:t>
            </w:r>
          </w:p>
          <w:p w:rsidR="007D547F" w:rsidRDefault="007D547F" w:rsidP="005D5BC4">
            <w:r>
              <w:t>Упр.2с.154</w:t>
            </w:r>
          </w:p>
        </w:tc>
        <w:tc>
          <w:tcPr>
            <w:tcW w:w="1844" w:type="dxa"/>
          </w:tcPr>
          <w:p w:rsidR="007D547F" w:rsidRDefault="007D547F" w:rsidP="00177CC1">
            <w:r>
              <w:t>Упр.3с.154</w:t>
            </w:r>
          </w:p>
        </w:tc>
        <w:tc>
          <w:tcPr>
            <w:tcW w:w="1704" w:type="dxa"/>
            <w:gridSpan w:val="2"/>
          </w:tcPr>
          <w:p w:rsidR="007D547F" w:rsidRDefault="007D547F" w:rsidP="00345ED3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167"/>
        </w:trPr>
        <w:tc>
          <w:tcPr>
            <w:tcW w:w="709" w:type="dxa"/>
            <w:gridSpan w:val="2"/>
          </w:tcPr>
          <w:p w:rsidR="007D547F" w:rsidRDefault="007D547F" w:rsidP="003C7AE5">
            <w:r>
              <w:t>197</w:t>
            </w:r>
          </w:p>
        </w:tc>
        <w:tc>
          <w:tcPr>
            <w:tcW w:w="1524" w:type="dxa"/>
          </w:tcPr>
          <w:p w:rsidR="007D547F" w:rsidRDefault="007D547F" w:rsidP="008D6E36">
            <w:r>
              <w:t>Энергия</w:t>
            </w:r>
          </w:p>
          <w:p w:rsidR="007D547F" w:rsidRDefault="007D547F" w:rsidP="008D6E36">
            <w:r>
              <w:t>Развитие умений выполнять творческие работы с ссылкой на интернет-</w:t>
            </w:r>
          </w:p>
          <w:p w:rsidR="007D547F" w:rsidRDefault="007D547F" w:rsidP="008D6E36">
            <w:r>
              <w:t>ресурсы</w:t>
            </w:r>
          </w:p>
          <w:p w:rsidR="007D547F" w:rsidRDefault="007D547F" w:rsidP="008D6E36"/>
        </w:tc>
        <w:tc>
          <w:tcPr>
            <w:tcW w:w="851" w:type="dxa"/>
          </w:tcPr>
          <w:p w:rsidR="007D547F" w:rsidRDefault="007D547F" w:rsidP="00110D7B"/>
        </w:tc>
        <w:tc>
          <w:tcPr>
            <w:tcW w:w="1736" w:type="dxa"/>
            <w:gridSpan w:val="2"/>
          </w:tcPr>
          <w:p w:rsidR="007D547F" w:rsidRDefault="007D547F" w:rsidP="00364316"/>
        </w:tc>
        <w:tc>
          <w:tcPr>
            <w:tcW w:w="1559" w:type="dxa"/>
          </w:tcPr>
          <w:p w:rsidR="007D547F" w:rsidRPr="0046510C" w:rsidRDefault="007D547F" w:rsidP="00606444"/>
        </w:tc>
        <w:tc>
          <w:tcPr>
            <w:tcW w:w="1559" w:type="dxa"/>
            <w:gridSpan w:val="2"/>
          </w:tcPr>
          <w:p w:rsidR="007D547F" w:rsidRDefault="007D547F" w:rsidP="008F0E5D">
            <w:r>
              <w:t>Высказывание по проекту и обоснование своей  точки зрения по данной проблеме, ответы  на вопросы одноклас-сников</w:t>
            </w:r>
          </w:p>
        </w:tc>
        <w:tc>
          <w:tcPr>
            <w:tcW w:w="1795" w:type="dxa"/>
          </w:tcPr>
          <w:p w:rsidR="007D547F" w:rsidRDefault="007D547F" w:rsidP="005D5BC4"/>
        </w:tc>
        <w:tc>
          <w:tcPr>
            <w:tcW w:w="1844" w:type="dxa"/>
          </w:tcPr>
          <w:p w:rsidR="007D547F" w:rsidRDefault="007D547F" w:rsidP="00177CC1"/>
        </w:tc>
        <w:tc>
          <w:tcPr>
            <w:tcW w:w="1704" w:type="dxa"/>
            <w:gridSpan w:val="2"/>
          </w:tcPr>
          <w:p w:rsidR="007D547F" w:rsidRDefault="007D547F" w:rsidP="008D6E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ИКТ-проект</w:t>
            </w:r>
          </w:p>
          <w:p w:rsidR="007D547F" w:rsidRDefault="007D547F" w:rsidP="008D6E36">
            <w:r>
              <w:t>Пользуясь интернет-ссылкой, собери информацию о том, как можно сберечь энергию. Сделай презентацию в классе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167"/>
        </w:trPr>
        <w:tc>
          <w:tcPr>
            <w:tcW w:w="709" w:type="dxa"/>
            <w:gridSpan w:val="2"/>
          </w:tcPr>
          <w:p w:rsidR="007D547F" w:rsidRDefault="007D547F" w:rsidP="003C7AE5">
            <w:r>
              <w:t>198</w:t>
            </w:r>
          </w:p>
        </w:tc>
        <w:tc>
          <w:tcPr>
            <w:tcW w:w="1524" w:type="dxa"/>
          </w:tcPr>
          <w:p w:rsidR="007D547F" w:rsidRDefault="007D547F" w:rsidP="008D6E36">
            <w:r>
              <w:t>Урок обобщения исистемати-зации изученного материала Подготовка к тесту</w:t>
            </w:r>
          </w:p>
        </w:tc>
        <w:tc>
          <w:tcPr>
            <w:tcW w:w="851" w:type="dxa"/>
          </w:tcPr>
          <w:p w:rsidR="007D547F" w:rsidRDefault="007D547F" w:rsidP="00110D7B"/>
        </w:tc>
        <w:tc>
          <w:tcPr>
            <w:tcW w:w="1736" w:type="dxa"/>
            <w:gridSpan w:val="2"/>
          </w:tcPr>
          <w:p w:rsidR="007D547F" w:rsidRDefault="007D547F" w:rsidP="00364316">
            <w:r>
              <w:t>Лексика раздела</w:t>
            </w:r>
          </w:p>
        </w:tc>
        <w:tc>
          <w:tcPr>
            <w:tcW w:w="1559" w:type="dxa"/>
          </w:tcPr>
          <w:p w:rsidR="007D547F" w:rsidRDefault="007D547F" w:rsidP="00606444">
            <w:r>
              <w:t>Местоиме-ния,</w:t>
            </w:r>
          </w:p>
          <w:p w:rsidR="007D547F" w:rsidRDefault="007D547F" w:rsidP="00606444">
            <w:r>
              <w:t>Каузативные предложе-ния</w:t>
            </w:r>
          </w:p>
          <w:p w:rsidR="007D547F" w:rsidRPr="0046510C" w:rsidRDefault="007D547F" w:rsidP="00606444">
            <w:r>
              <w:t>Трансформация предлож</w:t>
            </w:r>
          </w:p>
        </w:tc>
        <w:tc>
          <w:tcPr>
            <w:tcW w:w="1559" w:type="dxa"/>
            <w:gridSpan w:val="2"/>
          </w:tcPr>
          <w:p w:rsidR="007D547F" w:rsidRDefault="007D547F" w:rsidP="008F0E5D"/>
        </w:tc>
        <w:tc>
          <w:tcPr>
            <w:tcW w:w="1795" w:type="dxa"/>
          </w:tcPr>
          <w:p w:rsidR="007D547F" w:rsidRDefault="007D547F" w:rsidP="005D5BC4"/>
        </w:tc>
        <w:tc>
          <w:tcPr>
            <w:tcW w:w="1844" w:type="dxa"/>
          </w:tcPr>
          <w:p w:rsidR="007D547F" w:rsidRDefault="007D547F" w:rsidP="00177CC1"/>
        </w:tc>
        <w:tc>
          <w:tcPr>
            <w:tcW w:w="1704" w:type="dxa"/>
            <w:gridSpan w:val="2"/>
          </w:tcPr>
          <w:p w:rsidR="007D547F" w:rsidRDefault="007D547F" w:rsidP="00B17044">
            <w:r>
              <w:t>Алгоритм написания сочинений с развернутой аргумента-цией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167"/>
        </w:trPr>
        <w:tc>
          <w:tcPr>
            <w:tcW w:w="709" w:type="dxa"/>
            <w:gridSpan w:val="2"/>
          </w:tcPr>
          <w:p w:rsidR="007D547F" w:rsidRDefault="007D547F" w:rsidP="003C7AE5">
            <w:r>
              <w:t>199</w:t>
            </w:r>
          </w:p>
        </w:tc>
        <w:tc>
          <w:tcPr>
            <w:tcW w:w="1524" w:type="dxa"/>
          </w:tcPr>
          <w:p w:rsidR="007D547F" w:rsidRDefault="007D547F" w:rsidP="00C85F34">
            <w:r w:rsidRPr="00F0563D">
              <w:t>Проверь себя!</w:t>
            </w:r>
            <w:r w:rsidRPr="0063341C">
              <w:t xml:space="preserve"> Контроль лексико-грамматичес</w:t>
            </w:r>
            <w:r>
              <w:t>-</w:t>
            </w:r>
            <w:r w:rsidRPr="0063341C">
              <w:t>ких навыков</w:t>
            </w:r>
            <w:r>
              <w:t xml:space="preserve"> </w:t>
            </w:r>
          </w:p>
          <w:p w:rsidR="007D547F" w:rsidRDefault="007D547F" w:rsidP="008D6E36"/>
        </w:tc>
        <w:tc>
          <w:tcPr>
            <w:tcW w:w="851" w:type="dxa"/>
          </w:tcPr>
          <w:p w:rsidR="007D547F" w:rsidRDefault="007D547F" w:rsidP="00110D7B"/>
        </w:tc>
        <w:tc>
          <w:tcPr>
            <w:tcW w:w="1736" w:type="dxa"/>
            <w:gridSpan w:val="2"/>
          </w:tcPr>
          <w:p w:rsidR="007D547F" w:rsidRDefault="007D547F" w:rsidP="00364316">
            <w:r>
              <w:t>Заполнение пропусков тематической лексикой</w:t>
            </w:r>
          </w:p>
          <w:p w:rsidR="007D547F" w:rsidRDefault="007D547F" w:rsidP="00364316">
            <w:r>
              <w:t>Упр.1с.155</w:t>
            </w:r>
          </w:p>
          <w:p w:rsidR="007D547F" w:rsidRDefault="007D547F" w:rsidP="00364316">
            <w:r>
              <w:t>Предлоги</w:t>
            </w:r>
          </w:p>
          <w:p w:rsidR="007D547F" w:rsidRDefault="007D547F" w:rsidP="00C85F34">
            <w:r>
              <w:t>Упр.4с.155</w:t>
            </w:r>
          </w:p>
          <w:p w:rsidR="007D547F" w:rsidRDefault="007D547F" w:rsidP="00364316"/>
        </w:tc>
        <w:tc>
          <w:tcPr>
            <w:tcW w:w="1559" w:type="dxa"/>
          </w:tcPr>
          <w:p w:rsidR="007D547F" w:rsidRDefault="007D547F" w:rsidP="00606444">
            <w:r>
              <w:t>Придаточн.</w:t>
            </w:r>
          </w:p>
          <w:p w:rsidR="007D547F" w:rsidRDefault="007D547F" w:rsidP="00606444">
            <w:r>
              <w:t>предлож-ия</w:t>
            </w:r>
          </w:p>
          <w:p w:rsidR="007D547F" w:rsidRDefault="007D547F" w:rsidP="00606444">
            <w:r>
              <w:t>упр.2с.155</w:t>
            </w:r>
          </w:p>
          <w:p w:rsidR="007D547F" w:rsidRDefault="007D547F" w:rsidP="00C85F34">
            <w:r>
              <w:t>Каузативные предложе-нияУпр5</w:t>
            </w:r>
          </w:p>
          <w:p w:rsidR="007D547F" w:rsidRDefault="007D547F" w:rsidP="00C85F34">
            <w:r>
              <w:t>Местоим-я</w:t>
            </w:r>
          </w:p>
          <w:p w:rsidR="007D547F" w:rsidRDefault="007D547F" w:rsidP="00C85F34">
            <w:r>
              <w:t>Упр.3с.155</w:t>
            </w:r>
          </w:p>
          <w:p w:rsidR="007D547F" w:rsidRDefault="007D547F" w:rsidP="00606444"/>
        </w:tc>
        <w:tc>
          <w:tcPr>
            <w:tcW w:w="1559" w:type="dxa"/>
            <w:gridSpan w:val="2"/>
          </w:tcPr>
          <w:p w:rsidR="007D547F" w:rsidRDefault="007D547F" w:rsidP="008F0E5D"/>
        </w:tc>
        <w:tc>
          <w:tcPr>
            <w:tcW w:w="1795" w:type="dxa"/>
          </w:tcPr>
          <w:p w:rsidR="007D547F" w:rsidRDefault="007D547F" w:rsidP="005D5BC4"/>
        </w:tc>
        <w:tc>
          <w:tcPr>
            <w:tcW w:w="1844" w:type="dxa"/>
          </w:tcPr>
          <w:p w:rsidR="007D547F" w:rsidRDefault="007D547F" w:rsidP="00177CC1"/>
        </w:tc>
        <w:tc>
          <w:tcPr>
            <w:tcW w:w="1704" w:type="dxa"/>
            <w:gridSpan w:val="2"/>
          </w:tcPr>
          <w:p w:rsidR="007D547F" w:rsidRDefault="007D547F" w:rsidP="00B17044">
            <w:r>
              <w:t>Трансформация предложе-ний Упр.6с.155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167"/>
        </w:trPr>
        <w:tc>
          <w:tcPr>
            <w:tcW w:w="709" w:type="dxa"/>
            <w:gridSpan w:val="2"/>
          </w:tcPr>
          <w:p w:rsidR="007D547F" w:rsidRDefault="007D547F" w:rsidP="003C7AE5">
            <w:r>
              <w:t>200</w:t>
            </w:r>
          </w:p>
        </w:tc>
        <w:tc>
          <w:tcPr>
            <w:tcW w:w="1524" w:type="dxa"/>
          </w:tcPr>
          <w:p w:rsidR="007D547F" w:rsidRDefault="007D547F" w:rsidP="00C85F34">
            <w:r w:rsidRPr="00F0563D">
              <w:t>Проверь себя!</w:t>
            </w:r>
          </w:p>
          <w:p w:rsidR="007D547F" w:rsidRPr="00F0563D" w:rsidRDefault="007D547F" w:rsidP="00C85F34">
            <w:r>
              <w:t>Контроль УР и ПР</w:t>
            </w:r>
          </w:p>
        </w:tc>
        <w:tc>
          <w:tcPr>
            <w:tcW w:w="851" w:type="dxa"/>
          </w:tcPr>
          <w:p w:rsidR="007D547F" w:rsidRDefault="007D547F" w:rsidP="00110D7B"/>
        </w:tc>
        <w:tc>
          <w:tcPr>
            <w:tcW w:w="1736" w:type="dxa"/>
            <w:gridSpan w:val="2"/>
          </w:tcPr>
          <w:p w:rsidR="007D547F" w:rsidRDefault="007D547F" w:rsidP="00364316"/>
        </w:tc>
        <w:tc>
          <w:tcPr>
            <w:tcW w:w="1559" w:type="dxa"/>
          </w:tcPr>
          <w:p w:rsidR="007D547F" w:rsidRDefault="007D547F" w:rsidP="00606444"/>
        </w:tc>
        <w:tc>
          <w:tcPr>
            <w:tcW w:w="1559" w:type="dxa"/>
            <w:gridSpan w:val="2"/>
          </w:tcPr>
          <w:p w:rsidR="007D547F" w:rsidRDefault="007D547F" w:rsidP="008F0E5D">
            <w:r>
              <w:t>МР:свобод-ное время,покупки и одежда,</w:t>
            </w:r>
          </w:p>
          <w:p w:rsidR="007D547F" w:rsidRDefault="007D547F" w:rsidP="008F0E5D">
            <w:r>
              <w:t>технология и наука,</w:t>
            </w:r>
          </w:p>
          <w:p w:rsidR="007D547F" w:rsidRDefault="007D547F" w:rsidP="008F0E5D">
            <w:r>
              <w:t>выражение личного мнения с.155</w:t>
            </w:r>
          </w:p>
        </w:tc>
        <w:tc>
          <w:tcPr>
            <w:tcW w:w="1795" w:type="dxa"/>
          </w:tcPr>
          <w:p w:rsidR="007D547F" w:rsidRDefault="007D547F" w:rsidP="005D5BC4"/>
        </w:tc>
        <w:tc>
          <w:tcPr>
            <w:tcW w:w="1844" w:type="dxa"/>
          </w:tcPr>
          <w:p w:rsidR="007D547F" w:rsidRDefault="007D547F" w:rsidP="00177CC1"/>
        </w:tc>
        <w:tc>
          <w:tcPr>
            <w:tcW w:w="1704" w:type="dxa"/>
            <w:gridSpan w:val="2"/>
          </w:tcPr>
          <w:p w:rsidR="007D547F" w:rsidRDefault="007D547F" w:rsidP="00B17044">
            <w:r>
              <w:t>Сочинение с развернутой аргумента-цией С2 с.155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167"/>
        </w:trPr>
        <w:tc>
          <w:tcPr>
            <w:tcW w:w="709" w:type="dxa"/>
            <w:gridSpan w:val="2"/>
          </w:tcPr>
          <w:p w:rsidR="007D547F" w:rsidRDefault="007D547F" w:rsidP="003C7AE5">
            <w:r>
              <w:t>201</w:t>
            </w:r>
          </w:p>
        </w:tc>
        <w:tc>
          <w:tcPr>
            <w:tcW w:w="1524" w:type="dxa"/>
          </w:tcPr>
          <w:p w:rsidR="007D547F" w:rsidRDefault="007D547F" w:rsidP="00976261">
            <w:r>
              <w:t xml:space="preserve">Урок </w:t>
            </w:r>
          </w:p>
          <w:p w:rsidR="007D547F" w:rsidRPr="00F0563D" w:rsidRDefault="007D547F" w:rsidP="00976261">
            <w:r>
              <w:t>коррекции основных ошибок</w:t>
            </w:r>
          </w:p>
        </w:tc>
        <w:tc>
          <w:tcPr>
            <w:tcW w:w="851" w:type="dxa"/>
          </w:tcPr>
          <w:p w:rsidR="007D547F" w:rsidRDefault="007D547F" w:rsidP="00110D7B"/>
        </w:tc>
        <w:tc>
          <w:tcPr>
            <w:tcW w:w="1736" w:type="dxa"/>
            <w:gridSpan w:val="2"/>
          </w:tcPr>
          <w:p w:rsidR="007D547F" w:rsidRDefault="007D547F" w:rsidP="00364316"/>
        </w:tc>
        <w:tc>
          <w:tcPr>
            <w:tcW w:w="1559" w:type="dxa"/>
          </w:tcPr>
          <w:p w:rsidR="007D547F" w:rsidRDefault="007D547F" w:rsidP="00606444"/>
        </w:tc>
        <w:tc>
          <w:tcPr>
            <w:tcW w:w="1559" w:type="dxa"/>
            <w:gridSpan w:val="2"/>
          </w:tcPr>
          <w:p w:rsidR="007D547F" w:rsidRDefault="007D547F" w:rsidP="008F0E5D"/>
        </w:tc>
        <w:tc>
          <w:tcPr>
            <w:tcW w:w="1795" w:type="dxa"/>
          </w:tcPr>
          <w:p w:rsidR="007D547F" w:rsidRDefault="007D547F" w:rsidP="005D5BC4"/>
        </w:tc>
        <w:tc>
          <w:tcPr>
            <w:tcW w:w="1844" w:type="dxa"/>
          </w:tcPr>
          <w:p w:rsidR="007D547F" w:rsidRDefault="007D547F" w:rsidP="00177CC1"/>
        </w:tc>
        <w:tc>
          <w:tcPr>
            <w:tcW w:w="1704" w:type="dxa"/>
            <w:gridSpan w:val="2"/>
          </w:tcPr>
          <w:p w:rsidR="007D547F" w:rsidRDefault="007D547F" w:rsidP="00B17044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167"/>
        </w:trPr>
        <w:tc>
          <w:tcPr>
            <w:tcW w:w="709" w:type="dxa"/>
            <w:gridSpan w:val="2"/>
          </w:tcPr>
          <w:p w:rsidR="007D547F" w:rsidRDefault="007D547F" w:rsidP="003C7AE5">
            <w:r>
              <w:t>202</w:t>
            </w:r>
          </w:p>
        </w:tc>
        <w:tc>
          <w:tcPr>
            <w:tcW w:w="1524" w:type="dxa"/>
          </w:tcPr>
          <w:p w:rsidR="007D547F" w:rsidRDefault="007D547F" w:rsidP="00976261">
            <w:r w:rsidRPr="00A04ABD">
              <w:t>Готовимся к ЕГЭ</w:t>
            </w:r>
            <w:r>
              <w:t>:</w:t>
            </w:r>
          </w:p>
          <w:p w:rsidR="007D547F" w:rsidRDefault="007D547F" w:rsidP="00976261">
            <w:r>
              <w:t>Чтение и аудирование</w:t>
            </w:r>
          </w:p>
          <w:p w:rsidR="007D547F" w:rsidRDefault="007D547F" w:rsidP="00976261"/>
        </w:tc>
        <w:tc>
          <w:tcPr>
            <w:tcW w:w="851" w:type="dxa"/>
          </w:tcPr>
          <w:p w:rsidR="007D547F" w:rsidRDefault="007D547F" w:rsidP="00110D7B"/>
        </w:tc>
        <w:tc>
          <w:tcPr>
            <w:tcW w:w="1736" w:type="dxa"/>
            <w:gridSpan w:val="2"/>
          </w:tcPr>
          <w:p w:rsidR="007D547F" w:rsidRDefault="007D547F" w:rsidP="00364316"/>
        </w:tc>
        <w:tc>
          <w:tcPr>
            <w:tcW w:w="1559" w:type="dxa"/>
          </w:tcPr>
          <w:p w:rsidR="007D547F" w:rsidRDefault="007D547F" w:rsidP="00606444"/>
        </w:tc>
        <w:tc>
          <w:tcPr>
            <w:tcW w:w="1559" w:type="dxa"/>
            <w:gridSpan w:val="2"/>
          </w:tcPr>
          <w:p w:rsidR="007D547F" w:rsidRDefault="007D547F" w:rsidP="008F0E5D"/>
        </w:tc>
        <w:tc>
          <w:tcPr>
            <w:tcW w:w="1795" w:type="dxa"/>
          </w:tcPr>
          <w:p w:rsidR="007D547F" w:rsidRDefault="007D547F" w:rsidP="005D5BC4">
            <w:r>
              <w:t>Чтение с пониманием основного содержания</w:t>
            </w:r>
          </w:p>
          <w:p w:rsidR="007D547F" w:rsidRPr="00976261" w:rsidRDefault="007D547F" w:rsidP="005D5BC4">
            <w:r>
              <w:rPr>
                <w:lang w:val="en-US"/>
              </w:rPr>
              <w:t>Part</w:t>
            </w:r>
            <w:r w:rsidRPr="00976261">
              <w:t xml:space="preserve">1 </w:t>
            </w:r>
            <w:r>
              <w:rPr>
                <w:lang w:val="en-US"/>
              </w:rPr>
              <w:t>c</w:t>
            </w:r>
            <w:r w:rsidRPr="00976261">
              <w:t>.156</w:t>
            </w:r>
          </w:p>
        </w:tc>
        <w:tc>
          <w:tcPr>
            <w:tcW w:w="1844" w:type="dxa"/>
          </w:tcPr>
          <w:p w:rsidR="007D547F" w:rsidRDefault="007D547F" w:rsidP="00177CC1">
            <w:r>
              <w:t>Аудирование с пониманием точной информации</w:t>
            </w:r>
          </w:p>
          <w:p w:rsidR="007D547F" w:rsidRDefault="007D547F" w:rsidP="00177CC1">
            <w:r>
              <w:rPr>
                <w:lang w:val="en-US"/>
              </w:rPr>
              <w:t>Part</w:t>
            </w:r>
            <w:r>
              <w:t>3</w:t>
            </w:r>
            <w:r w:rsidRPr="00976261">
              <w:t xml:space="preserve"> </w:t>
            </w:r>
            <w:r>
              <w:rPr>
                <w:lang w:val="en-US"/>
              </w:rPr>
              <w:t>c</w:t>
            </w:r>
            <w:r w:rsidRPr="00976261">
              <w:t>.15</w:t>
            </w:r>
            <w:r>
              <w:t>8</w:t>
            </w:r>
          </w:p>
        </w:tc>
        <w:tc>
          <w:tcPr>
            <w:tcW w:w="1704" w:type="dxa"/>
            <w:gridSpan w:val="2"/>
          </w:tcPr>
          <w:p w:rsidR="007D547F" w:rsidRDefault="007D547F" w:rsidP="00B17044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167"/>
        </w:trPr>
        <w:tc>
          <w:tcPr>
            <w:tcW w:w="709" w:type="dxa"/>
            <w:gridSpan w:val="2"/>
          </w:tcPr>
          <w:p w:rsidR="007D547F" w:rsidRDefault="007D547F" w:rsidP="003C7AE5">
            <w:r>
              <w:t>203</w:t>
            </w:r>
          </w:p>
        </w:tc>
        <w:tc>
          <w:tcPr>
            <w:tcW w:w="1524" w:type="dxa"/>
          </w:tcPr>
          <w:p w:rsidR="007D547F" w:rsidRDefault="007D547F" w:rsidP="00976261">
            <w:r w:rsidRPr="00A04ABD">
              <w:t>Готовимся к ЕГЭ</w:t>
            </w:r>
            <w:r>
              <w:t>:</w:t>
            </w:r>
          </w:p>
          <w:p w:rsidR="007D547F" w:rsidRPr="00A04ABD" w:rsidRDefault="007D547F" w:rsidP="00976261">
            <w:r>
              <w:t>Лексика и грамматика</w:t>
            </w:r>
          </w:p>
        </w:tc>
        <w:tc>
          <w:tcPr>
            <w:tcW w:w="851" w:type="dxa"/>
          </w:tcPr>
          <w:p w:rsidR="007D547F" w:rsidRDefault="007D547F" w:rsidP="00110D7B"/>
        </w:tc>
        <w:tc>
          <w:tcPr>
            <w:tcW w:w="1736" w:type="dxa"/>
            <w:gridSpan w:val="2"/>
          </w:tcPr>
          <w:p w:rsidR="007D547F" w:rsidRDefault="007D547F" w:rsidP="00364316">
            <w:r>
              <w:t>Словообразо-вание</w:t>
            </w:r>
            <w:r>
              <w:rPr>
                <w:lang w:val="en-US"/>
              </w:rPr>
              <w:t xml:space="preserve"> </w:t>
            </w:r>
          </w:p>
          <w:p w:rsidR="007D547F" w:rsidRDefault="007D547F" w:rsidP="00364316">
            <w:r>
              <w:rPr>
                <w:lang w:val="en-US"/>
              </w:rPr>
              <w:t>Part</w:t>
            </w:r>
            <w:r>
              <w:t>2</w:t>
            </w:r>
            <w:r w:rsidRPr="00976261">
              <w:t xml:space="preserve"> </w:t>
            </w:r>
            <w:r>
              <w:rPr>
                <w:lang w:val="en-US"/>
              </w:rPr>
              <w:t>c</w:t>
            </w:r>
            <w:r w:rsidRPr="00976261">
              <w:t>.15</w:t>
            </w:r>
            <w:r>
              <w:t>7</w:t>
            </w:r>
          </w:p>
        </w:tc>
        <w:tc>
          <w:tcPr>
            <w:tcW w:w="1559" w:type="dxa"/>
          </w:tcPr>
          <w:p w:rsidR="007D547F" w:rsidRDefault="007D547F" w:rsidP="00606444">
            <w:r>
              <w:t>Заполнение пропусков правильной грамматической формой</w:t>
            </w:r>
          </w:p>
          <w:p w:rsidR="007D547F" w:rsidRDefault="007D547F" w:rsidP="00606444">
            <w:r>
              <w:rPr>
                <w:lang w:val="en-US"/>
              </w:rPr>
              <w:t>Part</w:t>
            </w:r>
            <w:r>
              <w:t>1</w:t>
            </w:r>
            <w:r w:rsidRPr="00976261">
              <w:t xml:space="preserve"> </w:t>
            </w:r>
            <w:r>
              <w:rPr>
                <w:lang w:val="en-US"/>
              </w:rPr>
              <w:t>c</w:t>
            </w:r>
            <w:r w:rsidRPr="00976261">
              <w:t>.15</w:t>
            </w:r>
            <w:r>
              <w:t>7</w:t>
            </w:r>
          </w:p>
        </w:tc>
        <w:tc>
          <w:tcPr>
            <w:tcW w:w="1559" w:type="dxa"/>
            <w:gridSpan w:val="2"/>
          </w:tcPr>
          <w:p w:rsidR="007D547F" w:rsidRDefault="007D547F" w:rsidP="008F0E5D"/>
        </w:tc>
        <w:tc>
          <w:tcPr>
            <w:tcW w:w="1795" w:type="dxa"/>
          </w:tcPr>
          <w:p w:rsidR="007D547F" w:rsidRDefault="007D547F" w:rsidP="005D5BC4">
            <w:r>
              <w:t>Чтение текста супотреблени-ем лекс.единиц с учетом сочетаемости</w:t>
            </w:r>
          </w:p>
          <w:p w:rsidR="007D547F" w:rsidRDefault="007D547F" w:rsidP="005D5BC4">
            <w:r>
              <w:rPr>
                <w:lang w:val="en-US"/>
              </w:rPr>
              <w:t>Part</w:t>
            </w:r>
            <w:r>
              <w:t>3</w:t>
            </w:r>
            <w:r w:rsidRPr="00976261">
              <w:t xml:space="preserve"> </w:t>
            </w:r>
            <w:r>
              <w:rPr>
                <w:lang w:val="en-US"/>
              </w:rPr>
              <w:t>c</w:t>
            </w:r>
            <w:r w:rsidRPr="00976261">
              <w:t>.15</w:t>
            </w:r>
            <w:r>
              <w:t>7</w:t>
            </w:r>
          </w:p>
        </w:tc>
        <w:tc>
          <w:tcPr>
            <w:tcW w:w="1844" w:type="dxa"/>
          </w:tcPr>
          <w:p w:rsidR="007D547F" w:rsidRDefault="007D547F" w:rsidP="00177CC1"/>
        </w:tc>
        <w:tc>
          <w:tcPr>
            <w:tcW w:w="1704" w:type="dxa"/>
            <w:gridSpan w:val="2"/>
          </w:tcPr>
          <w:p w:rsidR="007D547F" w:rsidRDefault="007D547F" w:rsidP="00B17044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167"/>
        </w:trPr>
        <w:tc>
          <w:tcPr>
            <w:tcW w:w="709" w:type="dxa"/>
            <w:gridSpan w:val="2"/>
          </w:tcPr>
          <w:p w:rsidR="007D547F" w:rsidRDefault="007D547F" w:rsidP="003C7AE5">
            <w:r>
              <w:t>204</w:t>
            </w:r>
          </w:p>
        </w:tc>
        <w:tc>
          <w:tcPr>
            <w:tcW w:w="1524" w:type="dxa"/>
          </w:tcPr>
          <w:p w:rsidR="007D547F" w:rsidRDefault="007D547F" w:rsidP="00B65AE5">
            <w:r w:rsidRPr="00A04ABD">
              <w:t>Готовимся к ЕГЭ</w:t>
            </w:r>
            <w:r>
              <w:t>:</w:t>
            </w:r>
            <w:r>
              <w:br/>
              <w:t>Говорение</w:t>
            </w:r>
          </w:p>
          <w:p w:rsidR="007D547F" w:rsidRPr="00A04ABD" w:rsidRDefault="007D547F" w:rsidP="00976261">
            <w:r>
              <w:t>Письмо</w:t>
            </w:r>
          </w:p>
        </w:tc>
        <w:tc>
          <w:tcPr>
            <w:tcW w:w="851" w:type="dxa"/>
          </w:tcPr>
          <w:p w:rsidR="007D547F" w:rsidRDefault="007D547F" w:rsidP="00110D7B"/>
        </w:tc>
        <w:tc>
          <w:tcPr>
            <w:tcW w:w="1736" w:type="dxa"/>
            <w:gridSpan w:val="2"/>
          </w:tcPr>
          <w:p w:rsidR="007D547F" w:rsidRDefault="007D547F" w:rsidP="00364316"/>
        </w:tc>
        <w:tc>
          <w:tcPr>
            <w:tcW w:w="1559" w:type="dxa"/>
          </w:tcPr>
          <w:p w:rsidR="007D547F" w:rsidRDefault="007D547F" w:rsidP="00606444"/>
        </w:tc>
        <w:tc>
          <w:tcPr>
            <w:tcW w:w="1559" w:type="dxa"/>
            <w:gridSpan w:val="2"/>
          </w:tcPr>
          <w:p w:rsidR="007D547F" w:rsidRDefault="007D547F" w:rsidP="00B65AE5">
            <w:r>
              <w:t>Диалог с целью обме-на оценоч-ной инфор-мацией</w:t>
            </w:r>
          </w:p>
          <w:p w:rsidR="007D547F" w:rsidRDefault="007D547F" w:rsidP="008F0E5D">
            <w:r>
              <w:t>Задание2</w:t>
            </w:r>
          </w:p>
          <w:p w:rsidR="007D547F" w:rsidRDefault="007D547F" w:rsidP="008F0E5D">
            <w:r>
              <w:t>с.158</w:t>
            </w:r>
          </w:p>
        </w:tc>
        <w:tc>
          <w:tcPr>
            <w:tcW w:w="1795" w:type="dxa"/>
          </w:tcPr>
          <w:p w:rsidR="007D547F" w:rsidRDefault="007D547F" w:rsidP="005D5BC4"/>
        </w:tc>
        <w:tc>
          <w:tcPr>
            <w:tcW w:w="1844" w:type="dxa"/>
          </w:tcPr>
          <w:p w:rsidR="007D547F" w:rsidRDefault="007D547F" w:rsidP="00177CC1"/>
        </w:tc>
        <w:tc>
          <w:tcPr>
            <w:tcW w:w="1704" w:type="dxa"/>
            <w:gridSpan w:val="2"/>
          </w:tcPr>
          <w:p w:rsidR="007D547F" w:rsidRDefault="007D547F" w:rsidP="00B61EE2">
            <w:r>
              <w:t>Сочинение-рассуждение</w:t>
            </w:r>
          </w:p>
          <w:p w:rsidR="007D547F" w:rsidRDefault="007D547F" w:rsidP="00B61EE2">
            <w:r>
              <w:t>с развернутой аргумента-цией  с.158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167"/>
        </w:trPr>
        <w:tc>
          <w:tcPr>
            <w:tcW w:w="709" w:type="dxa"/>
            <w:gridSpan w:val="2"/>
          </w:tcPr>
          <w:p w:rsidR="007D547F" w:rsidRDefault="007D547F" w:rsidP="003C7AE5">
            <w:r>
              <w:t>205</w:t>
            </w:r>
          </w:p>
        </w:tc>
        <w:tc>
          <w:tcPr>
            <w:tcW w:w="1524" w:type="dxa"/>
          </w:tcPr>
          <w:p w:rsidR="007D547F" w:rsidRDefault="007D547F" w:rsidP="00B65AE5">
            <w:r>
              <w:t>Модуль1,2</w:t>
            </w:r>
          </w:p>
          <w:p w:rsidR="007D547F" w:rsidRDefault="007D547F" w:rsidP="00B65AE5">
            <w:r>
              <w:t xml:space="preserve">Обзор грамм.мате-риала </w:t>
            </w:r>
          </w:p>
          <w:p w:rsidR="007D547F" w:rsidRPr="00A04ABD" w:rsidRDefault="007D547F" w:rsidP="00B65AE5"/>
        </w:tc>
        <w:tc>
          <w:tcPr>
            <w:tcW w:w="851" w:type="dxa"/>
          </w:tcPr>
          <w:p w:rsidR="007D547F" w:rsidRDefault="007D547F" w:rsidP="00110D7B"/>
        </w:tc>
        <w:tc>
          <w:tcPr>
            <w:tcW w:w="1736" w:type="dxa"/>
            <w:gridSpan w:val="2"/>
          </w:tcPr>
          <w:p w:rsidR="007D547F" w:rsidRDefault="007D547F" w:rsidP="00364316"/>
        </w:tc>
        <w:tc>
          <w:tcPr>
            <w:tcW w:w="1559" w:type="dxa"/>
          </w:tcPr>
          <w:p w:rsidR="007D547F" w:rsidRDefault="007D547F" w:rsidP="00606444">
            <w:r>
              <w:t>Прилаг.-ые</w:t>
            </w:r>
          </w:p>
          <w:p w:rsidR="007D547F" w:rsidRDefault="007D547F" w:rsidP="00606444">
            <w:r>
              <w:t>Модальные глаголы</w:t>
            </w:r>
          </w:p>
          <w:p w:rsidR="007D547F" w:rsidRDefault="007D547F" w:rsidP="00606444">
            <w:r>
              <w:t>Инфинитив</w:t>
            </w:r>
          </w:p>
          <w:p w:rsidR="007D547F" w:rsidRDefault="007D547F" w:rsidP="00606444">
            <w:r>
              <w:t>-ing формы</w:t>
            </w:r>
          </w:p>
          <w:p w:rsidR="007D547F" w:rsidRDefault="007D547F" w:rsidP="00606444">
            <w:r>
              <w:t>Способы вы-раж-ябуд.вр.</w:t>
            </w:r>
          </w:p>
          <w:p w:rsidR="007D547F" w:rsidRPr="006C780E" w:rsidRDefault="007D547F" w:rsidP="00606444">
            <w:r>
              <w:t>Косвенная речь</w:t>
            </w:r>
          </w:p>
        </w:tc>
        <w:tc>
          <w:tcPr>
            <w:tcW w:w="1559" w:type="dxa"/>
            <w:gridSpan w:val="2"/>
          </w:tcPr>
          <w:p w:rsidR="007D547F" w:rsidRDefault="007D547F" w:rsidP="008F0E5D"/>
        </w:tc>
        <w:tc>
          <w:tcPr>
            <w:tcW w:w="1795" w:type="dxa"/>
          </w:tcPr>
          <w:p w:rsidR="007D547F" w:rsidRDefault="007D547F" w:rsidP="005D5BC4"/>
        </w:tc>
        <w:tc>
          <w:tcPr>
            <w:tcW w:w="1844" w:type="dxa"/>
          </w:tcPr>
          <w:p w:rsidR="007D547F" w:rsidRDefault="007D547F" w:rsidP="00177CC1"/>
        </w:tc>
        <w:tc>
          <w:tcPr>
            <w:tcW w:w="1704" w:type="dxa"/>
            <w:gridSpan w:val="2"/>
          </w:tcPr>
          <w:p w:rsidR="007D547F" w:rsidRDefault="007D547F" w:rsidP="00B17044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167"/>
        </w:trPr>
        <w:tc>
          <w:tcPr>
            <w:tcW w:w="709" w:type="dxa"/>
            <w:gridSpan w:val="2"/>
          </w:tcPr>
          <w:p w:rsidR="007D547F" w:rsidRDefault="007D547F" w:rsidP="003C7AE5">
            <w:r>
              <w:t>206</w:t>
            </w:r>
          </w:p>
        </w:tc>
        <w:tc>
          <w:tcPr>
            <w:tcW w:w="1524" w:type="dxa"/>
          </w:tcPr>
          <w:p w:rsidR="007D547F" w:rsidRDefault="007D547F" w:rsidP="006C780E">
            <w:r>
              <w:t>Модуль3,4,5</w:t>
            </w:r>
          </w:p>
          <w:p w:rsidR="007D547F" w:rsidRDefault="007D547F" w:rsidP="006C780E">
            <w:r>
              <w:t xml:space="preserve">Обзор грамм.мате-риала </w:t>
            </w:r>
          </w:p>
          <w:p w:rsidR="007D547F" w:rsidRDefault="007D547F" w:rsidP="00B65AE5"/>
        </w:tc>
        <w:tc>
          <w:tcPr>
            <w:tcW w:w="851" w:type="dxa"/>
          </w:tcPr>
          <w:p w:rsidR="007D547F" w:rsidRDefault="007D547F" w:rsidP="00110D7B"/>
        </w:tc>
        <w:tc>
          <w:tcPr>
            <w:tcW w:w="1736" w:type="dxa"/>
            <w:gridSpan w:val="2"/>
          </w:tcPr>
          <w:p w:rsidR="007D547F" w:rsidRDefault="007D547F" w:rsidP="00364316"/>
        </w:tc>
        <w:tc>
          <w:tcPr>
            <w:tcW w:w="1559" w:type="dxa"/>
          </w:tcPr>
          <w:p w:rsidR="007D547F" w:rsidRDefault="007D547F" w:rsidP="00606444">
            <w:r>
              <w:t>Инверсия</w:t>
            </w:r>
          </w:p>
          <w:p w:rsidR="007D547F" w:rsidRDefault="007D547F" w:rsidP="00606444">
            <w:r>
              <w:t>Пассив</w:t>
            </w:r>
          </w:p>
          <w:p w:rsidR="007D547F" w:rsidRDefault="007D547F" w:rsidP="00606444">
            <w:r>
              <w:t>Условные предлож-я</w:t>
            </w:r>
          </w:p>
          <w:p w:rsidR="007D547F" w:rsidRDefault="007D547F" w:rsidP="00606444">
            <w:r>
              <w:t>Каузатив</w:t>
            </w:r>
          </w:p>
          <w:p w:rsidR="007D547F" w:rsidRDefault="007D547F" w:rsidP="00606444">
            <w:r>
              <w:t>Придат.пред</w:t>
            </w:r>
          </w:p>
        </w:tc>
        <w:tc>
          <w:tcPr>
            <w:tcW w:w="1559" w:type="dxa"/>
            <w:gridSpan w:val="2"/>
          </w:tcPr>
          <w:p w:rsidR="007D547F" w:rsidRDefault="007D547F" w:rsidP="008F0E5D"/>
        </w:tc>
        <w:tc>
          <w:tcPr>
            <w:tcW w:w="1795" w:type="dxa"/>
          </w:tcPr>
          <w:p w:rsidR="007D547F" w:rsidRDefault="007D547F" w:rsidP="005D5BC4"/>
        </w:tc>
        <w:tc>
          <w:tcPr>
            <w:tcW w:w="1844" w:type="dxa"/>
          </w:tcPr>
          <w:p w:rsidR="007D547F" w:rsidRDefault="007D547F" w:rsidP="00177CC1"/>
        </w:tc>
        <w:tc>
          <w:tcPr>
            <w:tcW w:w="1704" w:type="dxa"/>
            <w:gridSpan w:val="2"/>
          </w:tcPr>
          <w:p w:rsidR="007D547F" w:rsidRDefault="007D547F" w:rsidP="00B17044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167"/>
        </w:trPr>
        <w:tc>
          <w:tcPr>
            <w:tcW w:w="709" w:type="dxa"/>
            <w:gridSpan w:val="2"/>
          </w:tcPr>
          <w:p w:rsidR="007D547F" w:rsidRPr="001133F3" w:rsidRDefault="007D547F" w:rsidP="003C7AE5">
            <w:pPr>
              <w:rPr>
                <w:b/>
                <w:bCs/>
              </w:rPr>
            </w:pPr>
            <w:r w:rsidRPr="001133F3">
              <w:rPr>
                <w:b/>
                <w:bCs/>
              </w:rPr>
              <w:t>207</w:t>
            </w:r>
          </w:p>
        </w:tc>
        <w:tc>
          <w:tcPr>
            <w:tcW w:w="1524" w:type="dxa"/>
          </w:tcPr>
          <w:p w:rsidR="007D547F" w:rsidRDefault="007D547F" w:rsidP="006C780E">
            <w:pPr>
              <w:rPr>
                <w:b/>
                <w:bCs/>
              </w:rPr>
            </w:pPr>
            <w:r w:rsidRPr="001133F3">
              <w:rPr>
                <w:b/>
                <w:bCs/>
              </w:rPr>
              <w:t>Закон</w:t>
            </w:r>
          </w:p>
          <w:p w:rsidR="007D547F" w:rsidRPr="001133F3" w:rsidRDefault="007D547F" w:rsidP="001133F3">
            <w:r>
              <w:t>Совершенствование навков поискового чтения</w:t>
            </w:r>
          </w:p>
        </w:tc>
        <w:tc>
          <w:tcPr>
            <w:tcW w:w="851" w:type="dxa"/>
          </w:tcPr>
          <w:p w:rsidR="007D547F" w:rsidRDefault="007D547F" w:rsidP="00110D7B"/>
        </w:tc>
        <w:tc>
          <w:tcPr>
            <w:tcW w:w="1736" w:type="dxa"/>
            <w:gridSpan w:val="2"/>
          </w:tcPr>
          <w:p w:rsidR="007D547F" w:rsidRDefault="007D547F" w:rsidP="00364316">
            <w:r>
              <w:t>Лексика по теме и тексту</w:t>
            </w:r>
          </w:p>
          <w:p w:rsidR="007D547F" w:rsidRDefault="007D547F" w:rsidP="00364316">
            <w:r>
              <w:t>С.155</w:t>
            </w:r>
          </w:p>
        </w:tc>
        <w:tc>
          <w:tcPr>
            <w:tcW w:w="1559" w:type="dxa"/>
          </w:tcPr>
          <w:p w:rsidR="007D547F" w:rsidRDefault="007D547F" w:rsidP="00606444"/>
        </w:tc>
        <w:tc>
          <w:tcPr>
            <w:tcW w:w="1559" w:type="dxa"/>
            <w:gridSpan w:val="2"/>
          </w:tcPr>
          <w:p w:rsidR="007D547F" w:rsidRDefault="007D547F" w:rsidP="008F0E5D">
            <w:r>
              <w:t>Оценивание</w:t>
            </w:r>
          </w:p>
          <w:p w:rsidR="007D547F" w:rsidRDefault="007D547F" w:rsidP="008F0E5D">
            <w:r>
              <w:t>фактов по тексту и событий современной жизни</w:t>
            </w:r>
          </w:p>
          <w:p w:rsidR="007D547F" w:rsidRDefault="007D547F" w:rsidP="008F0E5D">
            <w:r>
              <w:t>Упр.А с.154</w:t>
            </w:r>
          </w:p>
        </w:tc>
        <w:tc>
          <w:tcPr>
            <w:tcW w:w="1795" w:type="dxa"/>
          </w:tcPr>
          <w:p w:rsidR="007D547F" w:rsidRDefault="007D547F" w:rsidP="005D5BC4">
            <w:r>
              <w:t>Чтение с пониманием необходимой информации</w:t>
            </w:r>
          </w:p>
          <w:p w:rsidR="007D547F" w:rsidRPr="001133F3" w:rsidRDefault="007D547F" w:rsidP="005D5BC4">
            <w:r>
              <w:t>Упр.B с.154</w:t>
            </w:r>
          </w:p>
        </w:tc>
        <w:tc>
          <w:tcPr>
            <w:tcW w:w="1844" w:type="dxa"/>
          </w:tcPr>
          <w:p w:rsidR="007D547F" w:rsidRDefault="007D547F" w:rsidP="00177CC1"/>
        </w:tc>
        <w:tc>
          <w:tcPr>
            <w:tcW w:w="1704" w:type="dxa"/>
            <w:gridSpan w:val="2"/>
          </w:tcPr>
          <w:p w:rsidR="007D547F" w:rsidRDefault="007D547F" w:rsidP="00B17044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167"/>
        </w:trPr>
        <w:tc>
          <w:tcPr>
            <w:tcW w:w="709" w:type="dxa"/>
            <w:gridSpan w:val="2"/>
          </w:tcPr>
          <w:p w:rsidR="007D547F" w:rsidRPr="001133F3" w:rsidRDefault="007D547F" w:rsidP="003C7AE5">
            <w:pPr>
              <w:rPr>
                <w:b/>
                <w:bCs/>
              </w:rPr>
            </w:pPr>
            <w:r>
              <w:rPr>
                <w:b/>
                <w:bCs/>
              </w:rPr>
              <w:t>208</w:t>
            </w:r>
          </w:p>
        </w:tc>
        <w:tc>
          <w:tcPr>
            <w:tcW w:w="1524" w:type="dxa"/>
          </w:tcPr>
          <w:p w:rsidR="007D547F" w:rsidRDefault="007D547F" w:rsidP="002D725C">
            <w:r>
              <w:t>Повторяем грамматику</w:t>
            </w:r>
          </w:p>
          <w:p w:rsidR="007D547F" w:rsidRPr="001133F3" w:rsidRDefault="007D547F" w:rsidP="002D725C">
            <w:r>
              <w:t>Инверсия</w:t>
            </w:r>
          </w:p>
        </w:tc>
        <w:tc>
          <w:tcPr>
            <w:tcW w:w="851" w:type="dxa"/>
          </w:tcPr>
          <w:p w:rsidR="007D547F" w:rsidRDefault="007D547F" w:rsidP="00110D7B"/>
        </w:tc>
        <w:tc>
          <w:tcPr>
            <w:tcW w:w="1736" w:type="dxa"/>
            <w:gridSpan w:val="2"/>
          </w:tcPr>
          <w:p w:rsidR="007D547F" w:rsidRDefault="007D547F" w:rsidP="00364316"/>
        </w:tc>
        <w:tc>
          <w:tcPr>
            <w:tcW w:w="1559" w:type="dxa"/>
          </w:tcPr>
          <w:p w:rsidR="007D547F" w:rsidRDefault="007D547F" w:rsidP="00606444">
            <w:r>
              <w:t>Грам.справ.</w:t>
            </w:r>
          </w:p>
          <w:p w:rsidR="007D547F" w:rsidRDefault="007D547F" w:rsidP="00606444">
            <w:r>
              <w:t>с.192</w:t>
            </w:r>
          </w:p>
          <w:p w:rsidR="007D547F" w:rsidRPr="002D725C" w:rsidRDefault="007D547F" w:rsidP="00606444">
            <w:r>
              <w:t>Упр.B,C с.156</w:t>
            </w:r>
          </w:p>
        </w:tc>
        <w:tc>
          <w:tcPr>
            <w:tcW w:w="1559" w:type="dxa"/>
            <w:gridSpan w:val="2"/>
          </w:tcPr>
          <w:p w:rsidR="007D547F" w:rsidRPr="002D725C" w:rsidRDefault="007D547F" w:rsidP="008F0E5D">
            <w:r>
              <w:t>Упр.D.с.156</w:t>
            </w:r>
          </w:p>
        </w:tc>
        <w:tc>
          <w:tcPr>
            <w:tcW w:w="1795" w:type="dxa"/>
          </w:tcPr>
          <w:p w:rsidR="007D547F" w:rsidRDefault="007D547F" w:rsidP="005D5BC4"/>
        </w:tc>
        <w:tc>
          <w:tcPr>
            <w:tcW w:w="1844" w:type="dxa"/>
          </w:tcPr>
          <w:p w:rsidR="007D547F" w:rsidRDefault="007D547F" w:rsidP="00177CC1"/>
        </w:tc>
        <w:tc>
          <w:tcPr>
            <w:tcW w:w="1704" w:type="dxa"/>
            <w:gridSpan w:val="2"/>
          </w:tcPr>
          <w:p w:rsidR="007D547F" w:rsidRDefault="007D547F" w:rsidP="00B17044">
            <w:r>
              <w:t>Письменный доклад с использ.инверсии Упр.Е с.156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167"/>
        </w:trPr>
        <w:tc>
          <w:tcPr>
            <w:tcW w:w="709" w:type="dxa"/>
            <w:gridSpan w:val="2"/>
          </w:tcPr>
          <w:p w:rsidR="007D547F" w:rsidRDefault="007D547F" w:rsidP="003C7AE5">
            <w:pPr>
              <w:rPr>
                <w:b/>
                <w:bCs/>
              </w:rPr>
            </w:pPr>
            <w:r>
              <w:rPr>
                <w:b/>
                <w:bCs/>
              </w:rPr>
              <w:t>209</w:t>
            </w:r>
          </w:p>
        </w:tc>
        <w:tc>
          <w:tcPr>
            <w:tcW w:w="1524" w:type="dxa"/>
          </w:tcPr>
          <w:p w:rsidR="007D547F" w:rsidRDefault="007D547F" w:rsidP="002D725C">
            <w:r>
              <w:t>Преступле-ние и наказа</w:t>
            </w:r>
          </w:p>
          <w:p w:rsidR="007D547F" w:rsidRPr="001133F3" w:rsidRDefault="007D547F" w:rsidP="002D725C">
            <w:r>
              <w:t>ние Расширение лексическо-го запаса</w:t>
            </w:r>
          </w:p>
        </w:tc>
        <w:tc>
          <w:tcPr>
            <w:tcW w:w="851" w:type="dxa"/>
          </w:tcPr>
          <w:p w:rsidR="007D547F" w:rsidRDefault="007D547F" w:rsidP="00110D7B"/>
        </w:tc>
        <w:tc>
          <w:tcPr>
            <w:tcW w:w="1736" w:type="dxa"/>
            <w:gridSpan w:val="2"/>
          </w:tcPr>
          <w:p w:rsidR="007D547F" w:rsidRDefault="007D547F" w:rsidP="00364316">
            <w:r>
              <w:t>Словообразо-вание</w:t>
            </w:r>
          </w:p>
          <w:p w:rsidR="007D547F" w:rsidRDefault="007D547F" w:rsidP="00364316">
            <w:r>
              <w:t xml:space="preserve">Упр.С с.157 </w:t>
            </w:r>
          </w:p>
          <w:p w:rsidR="007D547F" w:rsidRDefault="007D547F" w:rsidP="00364316">
            <w:r>
              <w:t>Устойчивые словосочетан.</w:t>
            </w:r>
          </w:p>
          <w:p w:rsidR="007D547F" w:rsidRPr="00E903E8" w:rsidRDefault="007D547F" w:rsidP="002D725C">
            <w:r>
              <w:t>Упр.</w:t>
            </w:r>
            <w:r>
              <w:rPr>
                <w:lang w:val="en-US"/>
              </w:rPr>
              <w:t>D</w:t>
            </w:r>
            <w:r w:rsidRPr="00E903E8">
              <w:t xml:space="preserve"> </w:t>
            </w:r>
            <w:r>
              <w:rPr>
                <w:lang w:val="en-US"/>
              </w:rPr>
              <w:t>c</w:t>
            </w:r>
            <w:r>
              <w:t>.</w:t>
            </w:r>
            <w:r w:rsidRPr="00E903E8">
              <w:t>157</w:t>
            </w:r>
          </w:p>
        </w:tc>
        <w:tc>
          <w:tcPr>
            <w:tcW w:w="1559" w:type="dxa"/>
          </w:tcPr>
          <w:p w:rsidR="007D547F" w:rsidRPr="002D725C" w:rsidRDefault="007D547F" w:rsidP="00606444">
            <w:r>
              <w:t>Фразовые глаголы Упр.B.с.157</w:t>
            </w:r>
          </w:p>
        </w:tc>
        <w:tc>
          <w:tcPr>
            <w:tcW w:w="1559" w:type="dxa"/>
            <w:gridSpan w:val="2"/>
          </w:tcPr>
          <w:p w:rsidR="007D547F" w:rsidRDefault="007D547F" w:rsidP="008F0E5D"/>
        </w:tc>
        <w:tc>
          <w:tcPr>
            <w:tcW w:w="1795" w:type="dxa"/>
          </w:tcPr>
          <w:p w:rsidR="007D547F" w:rsidRDefault="007D547F" w:rsidP="005D5BC4">
            <w:r>
              <w:t>Чтение текста с заполнением пропусков</w:t>
            </w:r>
          </w:p>
          <w:p w:rsidR="007D547F" w:rsidRDefault="007D547F" w:rsidP="005D5BC4">
            <w:r>
              <w:t>Упр.А с.157</w:t>
            </w:r>
          </w:p>
        </w:tc>
        <w:tc>
          <w:tcPr>
            <w:tcW w:w="1844" w:type="dxa"/>
          </w:tcPr>
          <w:p w:rsidR="007D547F" w:rsidRDefault="007D547F" w:rsidP="00177CC1"/>
        </w:tc>
        <w:tc>
          <w:tcPr>
            <w:tcW w:w="1704" w:type="dxa"/>
            <w:gridSpan w:val="2"/>
          </w:tcPr>
          <w:p w:rsidR="007D547F" w:rsidRDefault="007D547F" w:rsidP="00B17044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167"/>
        </w:trPr>
        <w:tc>
          <w:tcPr>
            <w:tcW w:w="709" w:type="dxa"/>
            <w:gridSpan w:val="2"/>
          </w:tcPr>
          <w:p w:rsidR="007D547F" w:rsidRDefault="007D547F" w:rsidP="003C7AE5">
            <w:pPr>
              <w:rPr>
                <w:b/>
                <w:bCs/>
              </w:rPr>
            </w:pPr>
            <w:r>
              <w:rPr>
                <w:b/>
                <w:bCs/>
              </w:rPr>
              <w:t>210</w:t>
            </w:r>
          </w:p>
        </w:tc>
        <w:tc>
          <w:tcPr>
            <w:tcW w:w="1524" w:type="dxa"/>
          </w:tcPr>
          <w:p w:rsidR="007D547F" w:rsidRDefault="007D547F" w:rsidP="006E219B">
            <w:r>
              <w:t>Судьи</w:t>
            </w:r>
          </w:p>
          <w:p w:rsidR="007D547F" w:rsidRPr="001133F3" w:rsidRDefault="007D547F" w:rsidP="006E219B">
            <w:r>
              <w:t>Развитие навыков аудирования</w:t>
            </w:r>
          </w:p>
        </w:tc>
        <w:tc>
          <w:tcPr>
            <w:tcW w:w="851" w:type="dxa"/>
          </w:tcPr>
          <w:p w:rsidR="007D547F" w:rsidRDefault="007D547F" w:rsidP="00110D7B"/>
        </w:tc>
        <w:tc>
          <w:tcPr>
            <w:tcW w:w="1736" w:type="dxa"/>
            <w:gridSpan w:val="2"/>
          </w:tcPr>
          <w:p w:rsidR="007D547F" w:rsidRDefault="007D547F" w:rsidP="00364316"/>
        </w:tc>
        <w:tc>
          <w:tcPr>
            <w:tcW w:w="1559" w:type="dxa"/>
          </w:tcPr>
          <w:p w:rsidR="007D547F" w:rsidRDefault="007D547F" w:rsidP="00606444"/>
        </w:tc>
        <w:tc>
          <w:tcPr>
            <w:tcW w:w="1559" w:type="dxa"/>
            <w:gridSpan w:val="2"/>
          </w:tcPr>
          <w:p w:rsidR="007D547F" w:rsidRDefault="007D547F" w:rsidP="008F0E5D">
            <w:r>
              <w:t>Хотите ли вы стать судьей</w:t>
            </w:r>
          </w:p>
          <w:p w:rsidR="007D547F" w:rsidRDefault="007D547F" w:rsidP="008F0E5D">
            <w:r>
              <w:t>Обсуждение</w:t>
            </w:r>
          </w:p>
        </w:tc>
        <w:tc>
          <w:tcPr>
            <w:tcW w:w="1795" w:type="dxa"/>
          </w:tcPr>
          <w:p w:rsidR="007D547F" w:rsidRDefault="007D547F" w:rsidP="005D5BC4"/>
        </w:tc>
        <w:tc>
          <w:tcPr>
            <w:tcW w:w="1844" w:type="dxa"/>
          </w:tcPr>
          <w:p w:rsidR="007D547F" w:rsidRDefault="007D547F" w:rsidP="00177CC1">
            <w:r>
              <w:t>Аудирование с заполнением пропусков</w:t>
            </w:r>
          </w:p>
          <w:p w:rsidR="007D547F" w:rsidRDefault="007D547F" w:rsidP="00177CC1">
            <w:r>
              <w:t>Упр.</w:t>
            </w:r>
            <w:r>
              <w:rPr>
                <w:lang w:val="en-US"/>
              </w:rPr>
              <w:t>B</w:t>
            </w:r>
            <w:r>
              <w:t>с.158</w:t>
            </w:r>
          </w:p>
          <w:p w:rsidR="007D547F" w:rsidRDefault="007D547F" w:rsidP="00177CC1">
            <w:r>
              <w:t>Понимание интервью</w:t>
            </w:r>
          </w:p>
          <w:p w:rsidR="007D547F" w:rsidRPr="006E219B" w:rsidRDefault="007D547F" w:rsidP="00177CC1">
            <w:r>
              <w:t>Упр.D с.158</w:t>
            </w:r>
          </w:p>
        </w:tc>
        <w:tc>
          <w:tcPr>
            <w:tcW w:w="1704" w:type="dxa"/>
            <w:gridSpan w:val="2"/>
          </w:tcPr>
          <w:p w:rsidR="007D547F" w:rsidRDefault="007D547F" w:rsidP="00B17044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167"/>
        </w:trPr>
        <w:tc>
          <w:tcPr>
            <w:tcW w:w="709" w:type="dxa"/>
            <w:gridSpan w:val="2"/>
          </w:tcPr>
          <w:p w:rsidR="007D547F" w:rsidRDefault="007D547F" w:rsidP="003C7AE5">
            <w:pPr>
              <w:rPr>
                <w:b/>
                <w:bCs/>
              </w:rPr>
            </w:pPr>
            <w:r>
              <w:rPr>
                <w:b/>
                <w:bCs/>
              </w:rPr>
              <w:t>211</w:t>
            </w:r>
          </w:p>
        </w:tc>
        <w:tc>
          <w:tcPr>
            <w:tcW w:w="1524" w:type="dxa"/>
          </w:tcPr>
          <w:p w:rsidR="007D547F" w:rsidRDefault="007D547F" w:rsidP="006E219B">
            <w:r>
              <w:t>Профилактика правона-рушений</w:t>
            </w:r>
          </w:p>
          <w:p w:rsidR="007D547F" w:rsidRPr="001133F3" w:rsidRDefault="007D547F" w:rsidP="006E219B">
            <w:r>
              <w:t>Развитие навыков УР</w:t>
            </w:r>
          </w:p>
        </w:tc>
        <w:tc>
          <w:tcPr>
            <w:tcW w:w="851" w:type="dxa"/>
          </w:tcPr>
          <w:p w:rsidR="007D547F" w:rsidRDefault="007D547F" w:rsidP="00110D7B"/>
        </w:tc>
        <w:tc>
          <w:tcPr>
            <w:tcW w:w="1736" w:type="dxa"/>
            <w:gridSpan w:val="2"/>
          </w:tcPr>
          <w:p w:rsidR="007D547F" w:rsidRDefault="007D547F" w:rsidP="00364316"/>
        </w:tc>
        <w:tc>
          <w:tcPr>
            <w:tcW w:w="1559" w:type="dxa"/>
          </w:tcPr>
          <w:p w:rsidR="007D547F" w:rsidRDefault="007D547F" w:rsidP="00606444"/>
        </w:tc>
        <w:tc>
          <w:tcPr>
            <w:tcW w:w="1559" w:type="dxa"/>
            <w:gridSpan w:val="2"/>
          </w:tcPr>
          <w:p w:rsidR="007D547F" w:rsidRDefault="007D547F" w:rsidP="008F0E5D">
            <w:r>
              <w:t>Игра-рассуждение</w:t>
            </w:r>
          </w:p>
          <w:p w:rsidR="007D547F" w:rsidRDefault="007D547F" w:rsidP="008F0E5D">
            <w:r>
              <w:t>Выражение собственно-го мнения</w:t>
            </w:r>
          </w:p>
          <w:p w:rsidR="007D547F" w:rsidRDefault="007D547F" w:rsidP="008F0E5D">
            <w:r>
              <w:t>Упр.Е с 159</w:t>
            </w:r>
          </w:p>
        </w:tc>
        <w:tc>
          <w:tcPr>
            <w:tcW w:w="1795" w:type="dxa"/>
          </w:tcPr>
          <w:p w:rsidR="007D547F" w:rsidRDefault="007D547F" w:rsidP="005D5BC4"/>
        </w:tc>
        <w:tc>
          <w:tcPr>
            <w:tcW w:w="1844" w:type="dxa"/>
          </w:tcPr>
          <w:p w:rsidR="007D547F" w:rsidRDefault="007D547F" w:rsidP="00177CC1">
            <w:r>
              <w:t>Упр.В с.159</w:t>
            </w:r>
          </w:p>
        </w:tc>
        <w:tc>
          <w:tcPr>
            <w:tcW w:w="1704" w:type="dxa"/>
            <w:gridSpan w:val="2"/>
          </w:tcPr>
          <w:p w:rsidR="007D547F" w:rsidRDefault="007D547F" w:rsidP="00B17044">
            <w:r>
              <w:t>Составить список мер по предотвращениюпреступле-ний</w:t>
            </w:r>
          </w:p>
          <w:p w:rsidR="007D547F" w:rsidRDefault="007D547F" w:rsidP="00B17044">
            <w:r>
              <w:t>Упр.А с.159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167"/>
        </w:trPr>
        <w:tc>
          <w:tcPr>
            <w:tcW w:w="709" w:type="dxa"/>
            <w:gridSpan w:val="2"/>
          </w:tcPr>
          <w:p w:rsidR="007D547F" w:rsidRDefault="007D547F" w:rsidP="003C7AE5">
            <w:pPr>
              <w:rPr>
                <w:b/>
                <w:bCs/>
              </w:rPr>
            </w:pPr>
            <w:r>
              <w:rPr>
                <w:b/>
                <w:bCs/>
              </w:rPr>
              <w:t>212</w:t>
            </w:r>
          </w:p>
        </w:tc>
        <w:tc>
          <w:tcPr>
            <w:tcW w:w="1524" w:type="dxa"/>
          </w:tcPr>
          <w:p w:rsidR="007D547F" w:rsidRPr="001133F3" w:rsidRDefault="007D547F" w:rsidP="00F77E20">
            <w:r>
              <w:t>Триумф и отчаяние Развитие навыков изучающего чтения</w:t>
            </w:r>
          </w:p>
        </w:tc>
        <w:tc>
          <w:tcPr>
            <w:tcW w:w="851" w:type="dxa"/>
          </w:tcPr>
          <w:p w:rsidR="007D547F" w:rsidRDefault="007D547F" w:rsidP="00110D7B"/>
        </w:tc>
        <w:tc>
          <w:tcPr>
            <w:tcW w:w="1736" w:type="dxa"/>
            <w:gridSpan w:val="2"/>
          </w:tcPr>
          <w:p w:rsidR="007D547F" w:rsidRDefault="007D547F" w:rsidP="00364316">
            <w:r>
              <w:t>Лексика по тексту</w:t>
            </w:r>
          </w:p>
          <w:p w:rsidR="007D547F" w:rsidRDefault="007D547F" w:rsidP="00364316">
            <w:r>
              <w:t>Упр.С с.161</w:t>
            </w:r>
          </w:p>
        </w:tc>
        <w:tc>
          <w:tcPr>
            <w:tcW w:w="1559" w:type="dxa"/>
          </w:tcPr>
          <w:p w:rsidR="007D547F" w:rsidRDefault="007D547F" w:rsidP="00606444"/>
        </w:tc>
        <w:tc>
          <w:tcPr>
            <w:tcW w:w="1559" w:type="dxa"/>
            <w:gridSpan w:val="2"/>
          </w:tcPr>
          <w:p w:rsidR="007D547F" w:rsidRDefault="007D547F" w:rsidP="008F0E5D">
            <w:r>
              <w:t xml:space="preserve">Пргноз-е содерж-я текста </w:t>
            </w:r>
          </w:p>
        </w:tc>
        <w:tc>
          <w:tcPr>
            <w:tcW w:w="1795" w:type="dxa"/>
          </w:tcPr>
          <w:p w:rsidR="007D547F" w:rsidRDefault="007D547F" w:rsidP="005D5BC4">
            <w:r>
              <w:t>Чтение с пониманием полной информации</w:t>
            </w:r>
          </w:p>
          <w:p w:rsidR="007D547F" w:rsidRDefault="007D547F" w:rsidP="005D5BC4">
            <w:r>
              <w:t>Упр.А с.160</w:t>
            </w:r>
          </w:p>
        </w:tc>
        <w:tc>
          <w:tcPr>
            <w:tcW w:w="1844" w:type="dxa"/>
          </w:tcPr>
          <w:p w:rsidR="007D547F" w:rsidRDefault="007D547F" w:rsidP="00177CC1"/>
        </w:tc>
        <w:tc>
          <w:tcPr>
            <w:tcW w:w="1704" w:type="dxa"/>
            <w:gridSpan w:val="2"/>
          </w:tcPr>
          <w:p w:rsidR="007D547F" w:rsidRDefault="007D547F" w:rsidP="00B17044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167"/>
        </w:trPr>
        <w:tc>
          <w:tcPr>
            <w:tcW w:w="709" w:type="dxa"/>
            <w:gridSpan w:val="2"/>
          </w:tcPr>
          <w:p w:rsidR="007D547F" w:rsidRDefault="007D547F" w:rsidP="003C7AE5">
            <w:pPr>
              <w:rPr>
                <w:b/>
                <w:bCs/>
              </w:rPr>
            </w:pPr>
            <w:r>
              <w:rPr>
                <w:b/>
                <w:bCs/>
              </w:rPr>
              <w:t>213</w:t>
            </w:r>
          </w:p>
        </w:tc>
        <w:tc>
          <w:tcPr>
            <w:tcW w:w="1524" w:type="dxa"/>
          </w:tcPr>
          <w:p w:rsidR="007D547F" w:rsidRDefault="007D547F" w:rsidP="00F77E20">
            <w:r>
              <w:t>Повторяем грамматику</w:t>
            </w:r>
          </w:p>
          <w:p w:rsidR="007D547F" w:rsidRDefault="007D547F" w:rsidP="00F77E20">
            <w:r>
              <w:t>Разделительные вопросы</w:t>
            </w:r>
          </w:p>
          <w:p w:rsidR="007D547F" w:rsidRPr="001133F3" w:rsidRDefault="007D547F" w:rsidP="00F77E20">
            <w:r>
              <w:t>Безличный пассив</w:t>
            </w:r>
          </w:p>
        </w:tc>
        <w:tc>
          <w:tcPr>
            <w:tcW w:w="851" w:type="dxa"/>
          </w:tcPr>
          <w:p w:rsidR="007D547F" w:rsidRDefault="007D547F" w:rsidP="00110D7B"/>
        </w:tc>
        <w:tc>
          <w:tcPr>
            <w:tcW w:w="1736" w:type="dxa"/>
            <w:gridSpan w:val="2"/>
          </w:tcPr>
          <w:p w:rsidR="007D547F" w:rsidRDefault="007D547F" w:rsidP="00364316"/>
        </w:tc>
        <w:tc>
          <w:tcPr>
            <w:tcW w:w="1559" w:type="dxa"/>
          </w:tcPr>
          <w:p w:rsidR="007D547F" w:rsidRDefault="007D547F" w:rsidP="00606444">
            <w:r>
              <w:t>Грам.справ. с.192-193</w:t>
            </w:r>
          </w:p>
          <w:p w:rsidR="007D547F" w:rsidRDefault="007D547F" w:rsidP="00606444">
            <w:r>
              <w:t>Тренир.упр.</w:t>
            </w:r>
          </w:p>
          <w:p w:rsidR="007D547F" w:rsidRPr="00581365" w:rsidRDefault="007D547F" w:rsidP="00606444">
            <w:r>
              <w:rPr>
                <w:lang w:val="en-US"/>
              </w:rPr>
              <w:t>A,B,C,D с.162</w:t>
            </w:r>
          </w:p>
        </w:tc>
        <w:tc>
          <w:tcPr>
            <w:tcW w:w="1559" w:type="dxa"/>
            <w:gridSpan w:val="2"/>
          </w:tcPr>
          <w:p w:rsidR="007D547F" w:rsidRDefault="007D547F" w:rsidP="008F0E5D"/>
        </w:tc>
        <w:tc>
          <w:tcPr>
            <w:tcW w:w="1795" w:type="dxa"/>
          </w:tcPr>
          <w:p w:rsidR="007D547F" w:rsidRDefault="007D547F" w:rsidP="00581365">
            <w:r>
              <w:t>Чтение текста супотреблени-ем лекс.единиц с учетом сочетаемости</w:t>
            </w:r>
          </w:p>
          <w:p w:rsidR="007D547F" w:rsidRDefault="007D547F" w:rsidP="005D5BC4">
            <w:r>
              <w:t>Упр.С с.163</w:t>
            </w:r>
          </w:p>
        </w:tc>
        <w:tc>
          <w:tcPr>
            <w:tcW w:w="1844" w:type="dxa"/>
          </w:tcPr>
          <w:p w:rsidR="007D547F" w:rsidRDefault="007D547F" w:rsidP="00177CC1"/>
        </w:tc>
        <w:tc>
          <w:tcPr>
            <w:tcW w:w="1704" w:type="dxa"/>
            <w:gridSpan w:val="2"/>
          </w:tcPr>
          <w:p w:rsidR="007D547F" w:rsidRDefault="007D547F" w:rsidP="00B17044"/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167"/>
        </w:trPr>
        <w:tc>
          <w:tcPr>
            <w:tcW w:w="709" w:type="dxa"/>
            <w:gridSpan w:val="2"/>
          </w:tcPr>
          <w:p w:rsidR="007D547F" w:rsidRDefault="007D547F" w:rsidP="003C7AE5">
            <w:pPr>
              <w:rPr>
                <w:b/>
                <w:bCs/>
              </w:rPr>
            </w:pPr>
            <w:r>
              <w:rPr>
                <w:b/>
                <w:bCs/>
              </w:rPr>
              <w:t>214</w:t>
            </w:r>
          </w:p>
        </w:tc>
        <w:tc>
          <w:tcPr>
            <w:tcW w:w="1524" w:type="dxa"/>
          </w:tcPr>
          <w:p w:rsidR="007D547F" w:rsidRDefault="007D547F" w:rsidP="00581365">
            <w:r>
              <w:t>Наказания</w:t>
            </w:r>
          </w:p>
          <w:p w:rsidR="007D547F" w:rsidRPr="001133F3" w:rsidRDefault="007D547F" w:rsidP="00581365">
            <w:r>
              <w:t>Развитие навыков ПР</w:t>
            </w:r>
          </w:p>
        </w:tc>
        <w:tc>
          <w:tcPr>
            <w:tcW w:w="851" w:type="dxa"/>
          </w:tcPr>
          <w:p w:rsidR="007D547F" w:rsidRDefault="007D547F" w:rsidP="00110D7B"/>
        </w:tc>
        <w:tc>
          <w:tcPr>
            <w:tcW w:w="1736" w:type="dxa"/>
            <w:gridSpan w:val="2"/>
          </w:tcPr>
          <w:p w:rsidR="007D547F" w:rsidRDefault="007D547F" w:rsidP="00364316">
            <w:r>
              <w:t>Виды преступлений</w:t>
            </w:r>
          </w:p>
          <w:p w:rsidR="007D547F" w:rsidRDefault="007D547F" w:rsidP="00364316">
            <w:r>
              <w:t>С.164</w:t>
            </w:r>
          </w:p>
        </w:tc>
        <w:tc>
          <w:tcPr>
            <w:tcW w:w="1559" w:type="dxa"/>
          </w:tcPr>
          <w:p w:rsidR="007D547F" w:rsidRDefault="007D547F" w:rsidP="00606444"/>
        </w:tc>
        <w:tc>
          <w:tcPr>
            <w:tcW w:w="1559" w:type="dxa"/>
            <w:gridSpan w:val="2"/>
          </w:tcPr>
          <w:p w:rsidR="007D547F" w:rsidRDefault="007D547F" w:rsidP="008F0E5D">
            <w:r>
              <w:t>Анализ образца</w:t>
            </w:r>
          </w:p>
          <w:p w:rsidR="007D547F" w:rsidRDefault="007D547F" w:rsidP="008F0E5D">
            <w:r>
              <w:t>С.164</w:t>
            </w:r>
          </w:p>
        </w:tc>
        <w:tc>
          <w:tcPr>
            <w:tcW w:w="1795" w:type="dxa"/>
          </w:tcPr>
          <w:p w:rsidR="007D547F" w:rsidRDefault="007D547F" w:rsidP="005D5BC4">
            <w:r>
              <w:t>Чтение с заполнением пропусков</w:t>
            </w:r>
          </w:p>
          <w:p w:rsidR="007D547F" w:rsidRDefault="007D547F" w:rsidP="005D5BC4">
            <w:r>
              <w:t>С.164</w:t>
            </w:r>
          </w:p>
        </w:tc>
        <w:tc>
          <w:tcPr>
            <w:tcW w:w="1844" w:type="dxa"/>
          </w:tcPr>
          <w:p w:rsidR="007D547F" w:rsidRDefault="007D547F" w:rsidP="00177CC1"/>
        </w:tc>
        <w:tc>
          <w:tcPr>
            <w:tcW w:w="1704" w:type="dxa"/>
            <w:gridSpan w:val="2"/>
          </w:tcPr>
          <w:p w:rsidR="007D547F" w:rsidRDefault="007D547F" w:rsidP="00B17044">
            <w:r>
              <w:t>Сочинение-рассуждение</w:t>
            </w:r>
          </w:p>
          <w:p w:rsidR="007D547F" w:rsidRDefault="007D547F" w:rsidP="00B17044">
            <w:r>
              <w:t>Упр.А с.165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167"/>
        </w:trPr>
        <w:tc>
          <w:tcPr>
            <w:tcW w:w="709" w:type="dxa"/>
            <w:gridSpan w:val="2"/>
          </w:tcPr>
          <w:p w:rsidR="007D547F" w:rsidRDefault="007D547F" w:rsidP="001133F3">
            <w:r>
              <w:t>215</w:t>
            </w:r>
          </w:p>
        </w:tc>
        <w:tc>
          <w:tcPr>
            <w:tcW w:w="1524" w:type="dxa"/>
          </w:tcPr>
          <w:p w:rsidR="007D547F" w:rsidRDefault="007D547F" w:rsidP="00581365">
            <w:r>
              <w:t>Подготовка к экзаменам</w:t>
            </w:r>
          </w:p>
          <w:p w:rsidR="007D547F" w:rsidRPr="001133F3" w:rsidRDefault="007D547F" w:rsidP="00581365">
            <w:r>
              <w:t>Учебно-исследова-тельские проекты</w:t>
            </w:r>
          </w:p>
        </w:tc>
        <w:tc>
          <w:tcPr>
            <w:tcW w:w="851" w:type="dxa"/>
          </w:tcPr>
          <w:p w:rsidR="007D547F" w:rsidRDefault="007D547F" w:rsidP="00110D7B"/>
        </w:tc>
        <w:tc>
          <w:tcPr>
            <w:tcW w:w="1736" w:type="dxa"/>
            <w:gridSpan w:val="2"/>
          </w:tcPr>
          <w:p w:rsidR="007D547F" w:rsidRDefault="007D547F" w:rsidP="00364316">
            <w:r>
              <w:t>Требования к оформлению</w:t>
            </w:r>
          </w:p>
          <w:p w:rsidR="007D547F" w:rsidRDefault="007D547F" w:rsidP="00364316"/>
        </w:tc>
        <w:tc>
          <w:tcPr>
            <w:tcW w:w="1559" w:type="dxa"/>
          </w:tcPr>
          <w:p w:rsidR="007D547F" w:rsidRDefault="007D547F" w:rsidP="00606444"/>
        </w:tc>
        <w:tc>
          <w:tcPr>
            <w:tcW w:w="1559" w:type="dxa"/>
            <w:gridSpan w:val="2"/>
          </w:tcPr>
          <w:p w:rsidR="007D547F" w:rsidRDefault="007D547F" w:rsidP="008F0E5D">
            <w:r>
              <w:t>Обсуждение и выбор темы</w:t>
            </w:r>
          </w:p>
        </w:tc>
        <w:tc>
          <w:tcPr>
            <w:tcW w:w="1795" w:type="dxa"/>
          </w:tcPr>
          <w:p w:rsidR="007D547F" w:rsidRDefault="007D547F" w:rsidP="005D5BC4"/>
        </w:tc>
        <w:tc>
          <w:tcPr>
            <w:tcW w:w="1844" w:type="dxa"/>
          </w:tcPr>
          <w:p w:rsidR="007D547F" w:rsidRDefault="007D547F" w:rsidP="00177CC1"/>
        </w:tc>
        <w:tc>
          <w:tcPr>
            <w:tcW w:w="1704" w:type="dxa"/>
            <w:gridSpan w:val="2"/>
          </w:tcPr>
          <w:p w:rsidR="007D547F" w:rsidRDefault="007D547F" w:rsidP="00B17044">
            <w:r>
              <w:t>Речевые клише для проведения презентации</w:t>
            </w:r>
          </w:p>
        </w:tc>
        <w:tc>
          <w:tcPr>
            <w:tcW w:w="1331" w:type="dxa"/>
            <w:gridSpan w:val="3"/>
            <w:tcBorders>
              <w:top w:val="nil"/>
              <w:bottom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  <w:bottom w:val="nil"/>
            </w:tcBorders>
          </w:tcPr>
          <w:p w:rsidR="007D547F" w:rsidRPr="00C2386F" w:rsidRDefault="007D547F" w:rsidP="00110D7B"/>
        </w:tc>
      </w:tr>
      <w:tr w:rsidR="007D547F" w:rsidRPr="00C2386F">
        <w:trPr>
          <w:trHeight w:val="1167"/>
        </w:trPr>
        <w:tc>
          <w:tcPr>
            <w:tcW w:w="709" w:type="dxa"/>
            <w:gridSpan w:val="2"/>
          </w:tcPr>
          <w:p w:rsidR="007D547F" w:rsidRDefault="007D547F" w:rsidP="001133F3">
            <w:r>
              <w:t>216</w:t>
            </w:r>
          </w:p>
        </w:tc>
        <w:tc>
          <w:tcPr>
            <w:tcW w:w="1524" w:type="dxa"/>
          </w:tcPr>
          <w:p w:rsidR="007D547F" w:rsidRDefault="007D547F" w:rsidP="00981572">
            <w:r>
              <w:t>Урок-игра</w:t>
            </w:r>
          </w:p>
          <w:p w:rsidR="007D547F" w:rsidRPr="001133F3" w:rsidRDefault="007D547F" w:rsidP="00981572">
            <w:r>
              <w:t>Кто хочет стать миллионе-ром</w:t>
            </w:r>
          </w:p>
        </w:tc>
        <w:tc>
          <w:tcPr>
            <w:tcW w:w="851" w:type="dxa"/>
          </w:tcPr>
          <w:p w:rsidR="007D547F" w:rsidRDefault="007D547F" w:rsidP="00110D7B"/>
        </w:tc>
        <w:tc>
          <w:tcPr>
            <w:tcW w:w="1736" w:type="dxa"/>
            <w:gridSpan w:val="2"/>
          </w:tcPr>
          <w:p w:rsidR="007D547F" w:rsidRDefault="007D547F" w:rsidP="00364316"/>
        </w:tc>
        <w:tc>
          <w:tcPr>
            <w:tcW w:w="1559" w:type="dxa"/>
          </w:tcPr>
          <w:p w:rsidR="007D547F" w:rsidRDefault="007D547F" w:rsidP="00606444"/>
        </w:tc>
        <w:tc>
          <w:tcPr>
            <w:tcW w:w="1559" w:type="dxa"/>
            <w:gridSpan w:val="2"/>
          </w:tcPr>
          <w:p w:rsidR="007D547F" w:rsidRDefault="007D547F" w:rsidP="008F0E5D"/>
        </w:tc>
        <w:tc>
          <w:tcPr>
            <w:tcW w:w="1795" w:type="dxa"/>
          </w:tcPr>
          <w:p w:rsidR="007D547F" w:rsidRDefault="007D547F" w:rsidP="005D5BC4"/>
        </w:tc>
        <w:tc>
          <w:tcPr>
            <w:tcW w:w="1844" w:type="dxa"/>
          </w:tcPr>
          <w:p w:rsidR="007D547F" w:rsidRDefault="007D547F" w:rsidP="00177CC1"/>
        </w:tc>
        <w:tc>
          <w:tcPr>
            <w:tcW w:w="1704" w:type="dxa"/>
            <w:gridSpan w:val="2"/>
          </w:tcPr>
          <w:p w:rsidR="007D547F" w:rsidRDefault="007D547F" w:rsidP="00B17044"/>
        </w:tc>
        <w:tc>
          <w:tcPr>
            <w:tcW w:w="1331" w:type="dxa"/>
            <w:gridSpan w:val="3"/>
            <w:tcBorders>
              <w:top w:val="nil"/>
            </w:tcBorders>
          </w:tcPr>
          <w:p w:rsidR="007D547F" w:rsidRPr="00C2386F" w:rsidRDefault="007D547F" w:rsidP="00110D7B"/>
        </w:tc>
        <w:tc>
          <w:tcPr>
            <w:tcW w:w="1264" w:type="dxa"/>
            <w:tcBorders>
              <w:top w:val="nil"/>
            </w:tcBorders>
          </w:tcPr>
          <w:p w:rsidR="007D547F" w:rsidRPr="00C2386F" w:rsidRDefault="007D547F" w:rsidP="00110D7B"/>
        </w:tc>
      </w:tr>
    </w:tbl>
    <w:p w:rsidR="007D547F" w:rsidRPr="00C2386F" w:rsidRDefault="007D547F"/>
    <w:tbl>
      <w:tblPr>
        <w:tblpPr w:leftFromText="180" w:rightFromText="180" w:vertAnchor="text" w:tblpX="15402" w:tblpY="-146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"/>
      </w:tblGrid>
      <w:tr w:rsidR="007D547F" w:rsidRPr="00C2386F">
        <w:trPr>
          <w:trHeight w:val="237"/>
        </w:trPr>
        <w:tc>
          <w:tcPr>
            <w:tcW w:w="324" w:type="dxa"/>
          </w:tcPr>
          <w:p w:rsidR="007D547F" w:rsidRPr="00C2386F" w:rsidRDefault="007D547F" w:rsidP="00386149"/>
        </w:tc>
      </w:tr>
    </w:tbl>
    <w:p w:rsidR="007D547F" w:rsidRPr="00C2386F" w:rsidRDefault="007D547F">
      <w:r>
        <w:rPr>
          <w:b/>
          <w:bCs/>
          <w:sz w:val="22"/>
          <w:szCs w:val="22"/>
        </w:rPr>
        <w:t>ТСО,ЦОР:   магнитофон, компьютерная программа «Профессор Хиггинс. Английский без акцента.»,интерне</w:t>
      </w:r>
      <w:r>
        <w:rPr>
          <w:b/>
          <w:bCs/>
          <w:sz w:val="22"/>
          <w:szCs w:val="22"/>
          <w:lang w:val="en-US"/>
        </w:rPr>
        <w:t>t</w:t>
      </w:r>
      <w:r w:rsidRPr="00485F4E">
        <w:rPr>
          <w:b/>
          <w:bCs/>
          <w:sz w:val="22"/>
          <w:szCs w:val="22"/>
        </w:rPr>
        <w:t>-</w:t>
      </w:r>
      <w:r>
        <w:rPr>
          <w:b/>
          <w:bCs/>
          <w:sz w:val="22"/>
          <w:szCs w:val="22"/>
        </w:rPr>
        <w:t xml:space="preserve">реcурсы </w:t>
      </w:r>
      <w:r>
        <w:rPr>
          <w:b/>
          <w:bCs/>
          <w:sz w:val="22"/>
          <w:szCs w:val="22"/>
          <w:lang w:val="en-US"/>
        </w:rPr>
        <w:t>CDdis</w:t>
      </w:r>
    </w:p>
    <w:sectPr w:rsidR="007D547F" w:rsidRPr="00C2386F" w:rsidSect="009C20E1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547F" w:rsidRDefault="007D547F" w:rsidP="0045178D">
      <w:r>
        <w:separator/>
      </w:r>
    </w:p>
  </w:endnote>
  <w:endnote w:type="continuationSeparator" w:id="1">
    <w:p w:rsidR="007D547F" w:rsidRDefault="007D547F" w:rsidP="004517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illSans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GillSans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547F" w:rsidRDefault="007D547F" w:rsidP="0045178D">
      <w:r>
        <w:separator/>
      </w:r>
    </w:p>
  </w:footnote>
  <w:footnote w:type="continuationSeparator" w:id="1">
    <w:p w:rsidR="007D547F" w:rsidRDefault="007D547F" w:rsidP="004517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E25C4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20E1"/>
    <w:rsid w:val="00004AED"/>
    <w:rsid w:val="0001243E"/>
    <w:rsid w:val="00027FE9"/>
    <w:rsid w:val="00032EC8"/>
    <w:rsid w:val="00034A95"/>
    <w:rsid w:val="00046A4A"/>
    <w:rsid w:val="00050B25"/>
    <w:rsid w:val="00054EBC"/>
    <w:rsid w:val="000618CF"/>
    <w:rsid w:val="00065BD7"/>
    <w:rsid w:val="000916BB"/>
    <w:rsid w:val="000A3363"/>
    <w:rsid w:val="000A49AA"/>
    <w:rsid w:val="000B0246"/>
    <w:rsid w:val="000B2AB9"/>
    <w:rsid w:val="000B6DCC"/>
    <w:rsid w:val="000C39F6"/>
    <w:rsid w:val="000C782F"/>
    <w:rsid w:val="000D2748"/>
    <w:rsid w:val="000D27EA"/>
    <w:rsid w:val="000D5B7D"/>
    <w:rsid w:val="000D724E"/>
    <w:rsid w:val="000E3B5C"/>
    <w:rsid w:val="000E503F"/>
    <w:rsid w:val="000E6031"/>
    <w:rsid w:val="000F5804"/>
    <w:rsid w:val="000F5ADA"/>
    <w:rsid w:val="001003BF"/>
    <w:rsid w:val="00110D7B"/>
    <w:rsid w:val="00111D33"/>
    <w:rsid w:val="00112E60"/>
    <w:rsid w:val="001133F3"/>
    <w:rsid w:val="00114759"/>
    <w:rsid w:val="0012571C"/>
    <w:rsid w:val="00127F56"/>
    <w:rsid w:val="00133C96"/>
    <w:rsid w:val="00134D5B"/>
    <w:rsid w:val="00144CA6"/>
    <w:rsid w:val="001505D2"/>
    <w:rsid w:val="00150E99"/>
    <w:rsid w:val="001646E6"/>
    <w:rsid w:val="001731CE"/>
    <w:rsid w:val="00176569"/>
    <w:rsid w:val="00177863"/>
    <w:rsid w:val="00177CC1"/>
    <w:rsid w:val="00181378"/>
    <w:rsid w:val="00181B81"/>
    <w:rsid w:val="00192368"/>
    <w:rsid w:val="00196B2D"/>
    <w:rsid w:val="001A0E27"/>
    <w:rsid w:val="001A48BD"/>
    <w:rsid w:val="001A602B"/>
    <w:rsid w:val="001A65B3"/>
    <w:rsid w:val="001B12AC"/>
    <w:rsid w:val="001B79CF"/>
    <w:rsid w:val="001C6AA9"/>
    <w:rsid w:val="001D79E1"/>
    <w:rsid w:val="001F034F"/>
    <w:rsid w:val="002025AC"/>
    <w:rsid w:val="0020656C"/>
    <w:rsid w:val="00210970"/>
    <w:rsid w:val="0021182B"/>
    <w:rsid w:val="00215704"/>
    <w:rsid w:val="00230487"/>
    <w:rsid w:val="00234097"/>
    <w:rsid w:val="002438C0"/>
    <w:rsid w:val="002474F6"/>
    <w:rsid w:val="00270805"/>
    <w:rsid w:val="00282F55"/>
    <w:rsid w:val="00283858"/>
    <w:rsid w:val="002861B7"/>
    <w:rsid w:val="002934B2"/>
    <w:rsid w:val="002A16F5"/>
    <w:rsid w:val="002A3E68"/>
    <w:rsid w:val="002A4186"/>
    <w:rsid w:val="002B78BF"/>
    <w:rsid w:val="002C3AFF"/>
    <w:rsid w:val="002C4441"/>
    <w:rsid w:val="002D725C"/>
    <w:rsid w:val="002E0C76"/>
    <w:rsid w:val="002E2096"/>
    <w:rsid w:val="002E2415"/>
    <w:rsid w:val="002E6A87"/>
    <w:rsid w:val="00303EF1"/>
    <w:rsid w:val="00315CA0"/>
    <w:rsid w:val="00316E0A"/>
    <w:rsid w:val="0032579E"/>
    <w:rsid w:val="003367D3"/>
    <w:rsid w:val="00336926"/>
    <w:rsid w:val="00345471"/>
    <w:rsid w:val="00345ED3"/>
    <w:rsid w:val="00347340"/>
    <w:rsid w:val="0036140E"/>
    <w:rsid w:val="003621DB"/>
    <w:rsid w:val="00362BAF"/>
    <w:rsid w:val="00364316"/>
    <w:rsid w:val="00370151"/>
    <w:rsid w:val="00386149"/>
    <w:rsid w:val="00397E0E"/>
    <w:rsid w:val="003A0A2C"/>
    <w:rsid w:val="003A7B0A"/>
    <w:rsid w:val="003B2F74"/>
    <w:rsid w:val="003B5B18"/>
    <w:rsid w:val="003B79D9"/>
    <w:rsid w:val="003C7AE5"/>
    <w:rsid w:val="003C7BA5"/>
    <w:rsid w:val="003D3614"/>
    <w:rsid w:val="003D640B"/>
    <w:rsid w:val="003D656C"/>
    <w:rsid w:val="003D688B"/>
    <w:rsid w:val="003F15EB"/>
    <w:rsid w:val="003F2158"/>
    <w:rsid w:val="003F7EE6"/>
    <w:rsid w:val="00412CDF"/>
    <w:rsid w:val="00435173"/>
    <w:rsid w:val="004404B3"/>
    <w:rsid w:val="0045178D"/>
    <w:rsid w:val="00451FAA"/>
    <w:rsid w:val="004601EF"/>
    <w:rsid w:val="0046449E"/>
    <w:rsid w:val="0046510C"/>
    <w:rsid w:val="0047393A"/>
    <w:rsid w:val="0047757A"/>
    <w:rsid w:val="00485F4E"/>
    <w:rsid w:val="004909CF"/>
    <w:rsid w:val="004932EF"/>
    <w:rsid w:val="0049434A"/>
    <w:rsid w:val="004A4497"/>
    <w:rsid w:val="004A6C1C"/>
    <w:rsid w:val="004B178B"/>
    <w:rsid w:val="004B270D"/>
    <w:rsid w:val="004B759D"/>
    <w:rsid w:val="004C1EC5"/>
    <w:rsid w:val="004C3586"/>
    <w:rsid w:val="004F7AD6"/>
    <w:rsid w:val="00504C07"/>
    <w:rsid w:val="005169C5"/>
    <w:rsid w:val="00516F63"/>
    <w:rsid w:val="00522605"/>
    <w:rsid w:val="00532004"/>
    <w:rsid w:val="0054290F"/>
    <w:rsid w:val="00547CA1"/>
    <w:rsid w:val="00551006"/>
    <w:rsid w:val="0055311D"/>
    <w:rsid w:val="00560B2B"/>
    <w:rsid w:val="00560F95"/>
    <w:rsid w:val="00565012"/>
    <w:rsid w:val="00570522"/>
    <w:rsid w:val="00574F25"/>
    <w:rsid w:val="00581365"/>
    <w:rsid w:val="00590159"/>
    <w:rsid w:val="005948D3"/>
    <w:rsid w:val="005B29B9"/>
    <w:rsid w:val="005C116A"/>
    <w:rsid w:val="005C2A5E"/>
    <w:rsid w:val="005D5BC4"/>
    <w:rsid w:val="005F0D7D"/>
    <w:rsid w:val="005F4525"/>
    <w:rsid w:val="005F696A"/>
    <w:rsid w:val="006061C1"/>
    <w:rsid w:val="00606444"/>
    <w:rsid w:val="00606B13"/>
    <w:rsid w:val="0061309E"/>
    <w:rsid w:val="00621F3C"/>
    <w:rsid w:val="0063341C"/>
    <w:rsid w:val="00635AAC"/>
    <w:rsid w:val="00643A0A"/>
    <w:rsid w:val="0065186B"/>
    <w:rsid w:val="00661BEE"/>
    <w:rsid w:val="00672FCA"/>
    <w:rsid w:val="00677BE3"/>
    <w:rsid w:val="006C01FA"/>
    <w:rsid w:val="006C780E"/>
    <w:rsid w:val="006E219B"/>
    <w:rsid w:val="006F0E60"/>
    <w:rsid w:val="007062BF"/>
    <w:rsid w:val="0073423C"/>
    <w:rsid w:val="007342BE"/>
    <w:rsid w:val="00754437"/>
    <w:rsid w:val="007634DC"/>
    <w:rsid w:val="0076760F"/>
    <w:rsid w:val="007726F6"/>
    <w:rsid w:val="00774E32"/>
    <w:rsid w:val="0078029A"/>
    <w:rsid w:val="00790A7D"/>
    <w:rsid w:val="007917EC"/>
    <w:rsid w:val="007A538F"/>
    <w:rsid w:val="007B3B1E"/>
    <w:rsid w:val="007C5F67"/>
    <w:rsid w:val="007D1665"/>
    <w:rsid w:val="007D2B2A"/>
    <w:rsid w:val="007D45C6"/>
    <w:rsid w:val="007D547F"/>
    <w:rsid w:val="007E1787"/>
    <w:rsid w:val="007E5F1C"/>
    <w:rsid w:val="007F1C22"/>
    <w:rsid w:val="00810A1C"/>
    <w:rsid w:val="00811BB2"/>
    <w:rsid w:val="0081463F"/>
    <w:rsid w:val="00816738"/>
    <w:rsid w:val="00821A1E"/>
    <w:rsid w:val="008261FA"/>
    <w:rsid w:val="008270CD"/>
    <w:rsid w:val="008307F6"/>
    <w:rsid w:val="00832C71"/>
    <w:rsid w:val="00835336"/>
    <w:rsid w:val="00846BD6"/>
    <w:rsid w:val="00864B26"/>
    <w:rsid w:val="00865BC8"/>
    <w:rsid w:val="00870C3A"/>
    <w:rsid w:val="008926F5"/>
    <w:rsid w:val="00894915"/>
    <w:rsid w:val="00896ED1"/>
    <w:rsid w:val="008A00B0"/>
    <w:rsid w:val="008A236F"/>
    <w:rsid w:val="008B3583"/>
    <w:rsid w:val="008C2819"/>
    <w:rsid w:val="008C4E37"/>
    <w:rsid w:val="008D6E36"/>
    <w:rsid w:val="008E347B"/>
    <w:rsid w:val="008E3D7A"/>
    <w:rsid w:val="008E461B"/>
    <w:rsid w:val="008F0E5D"/>
    <w:rsid w:val="008F1974"/>
    <w:rsid w:val="0091217D"/>
    <w:rsid w:val="009151CF"/>
    <w:rsid w:val="00921584"/>
    <w:rsid w:val="00924397"/>
    <w:rsid w:val="0093794C"/>
    <w:rsid w:val="0094085D"/>
    <w:rsid w:val="00954196"/>
    <w:rsid w:val="00974193"/>
    <w:rsid w:val="00976261"/>
    <w:rsid w:val="00981572"/>
    <w:rsid w:val="00986F19"/>
    <w:rsid w:val="009877E8"/>
    <w:rsid w:val="009A175C"/>
    <w:rsid w:val="009A6175"/>
    <w:rsid w:val="009B4481"/>
    <w:rsid w:val="009C20E1"/>
    <w:rsid w:val="009C5B15"/>
    <w:rsid w:val="009D3055"/>
    <w:rsid w:val="009E39EF"/>
    <w:rsid w:val="00A00C25"/>
    <w:rsid w:val="00A04ABD"/>
    <w:rsid w:val="00A15402"/>
    <w:rsid w:val="00A22B68"/>
    <w:rsid w:val="00A27F08"/>
    <w:rsid w:val="00A32CA1"/>
    <w:rsid w:val="00A46508"/>
    <w:rsid w:val="00A46B35"/>
    <w:rsid w:val="00A554C1"/>
    <w:rsid w:val="00A610EC"/>
    <w:rsid w:val="00A86BE2"/>
    <w:rsid w:val="00AD4831"/>
    <w:rsid w:val="00AF5136"/>
    <w:rsid w:val="00AF6651"/>
    <w:rsid w:val="00AF6BB5"/>
    <w:rsid w:val="00B00CD8"/>
    <w:rsid w:val="00B11518"/>
    <w:rsid w:val="00B17044"/>
    <w:rsid w:val="00B2283A"/>
    <w:rsid w:val="00B32BD8"/>
    <w:rsid w:val="00B33686"/>
    <w:rsid w:val="00B336C3"/>
    <w:rsid w:val="00B35519"/>
    <w:rsid w:val="00B42DB3"/>
    <w:rsid w:val="00B54060"/>
    <w:rsid w:val="00B61EE2"/>
    <w:rsid w:val="00B62A7C"/>
    <w:rsid w:val="00B64601"/>
    <w:rsid w:val="00B65AE5"/>
    <w:rsid w:val="00B72E15"/>
    <w:rsid w:val="00B77E3B"/>
    <w:rsid w:val="00B93C95"/>
    <w:rsid w:val="00BA7156"/>
    <w:rsid w:val="00BC0B29"/>
    <w:rsid w:val="00BC5A37"/>
    <w:rsid w:val="00BD53ED"/>
    <w:rsid w:val="00BE2E40"/>
    <w:rsid w:val="00BF274A"/>
    <w:rsid w:val="00C017D3"/>
    <w:rsid w:val="00C04D4D"/>
    <w:rsid w:val="00C2386F"/>
    <w:rsid w:val="00C245BF"/>
    <w:rsid w:val="00C4759E"/>
    <w:rsid w:val="00C5055F"/>
    <w:rsid w:val="00C61365"/>
    <w:rsid w:val="00C66713"/>
    <w:rsid w:val="00C71BAA"/>
    <w:rsid w:val="00C723FA"/>
    <w:rsid w:val="00C83AC1"/>
    <w:rsid w:val="00C85031"/>
    <w:rsid w:val="00C85F34"/>
    <w:rsid w:val="00C864D0"/>
    <w:rsid w:val="00CA358B"/>
    <w:rsid w:val="00CB5302"/>
    <w:rsid w:val="00CC0E59"/>
    <w:rsid w:val="00CC16A9"/>
    <w:rsid w:val="00CC53FB"/>
    <w:rsid w:val="00CF554F"/>
    <w:rsid w:val="00CF67C7"/>
    <w:rsid w:val="00CF75E1"/>
    <w:rsid w:val="00D04CC6"/>
    <w:rsid w:val="00D232FA"/>
    <w:rsid w:val="00D40FEE"/>
    <w:rsid w:val="00D416C3"/>
    <w:rsid w:val="00D41AE4"/>
    <w:rsid w:val="00D4416E"/>
    <w:rsid w:val="00D45404"/>
    <w:rsid w:val="00D471F0"/>
    <w:rsid w:val="00D60C92"/>
    <w:rsid w:val="00D65B99"/>
    <w:rsid w:val="00D756F1"/>
    <w:rsid w:val="00D84271"/>
    <w:rsid w:val="00D90057"/>
    <w:rsid w:val="00D90882"/>
    <w:rsid w:val="00D92978"/>
    <w:rsid w:val="00DA4E60"/>
    <w:rsid w:val="00DB745D"/>
    <w:rsid w:val="00DD20A5"/>
    <w:rsid w:val="00DE4D5A"/>
    <w:rsid w:val="00DE7C22"/>
    <w:rsid w:val="00E00557"/>
    <w:rsid w:val="00E03644"/>
    <w:rsid w:val="00E06932"/>
    <w:rsid w:val="00E07D3A"/>
    <w:rsid w:val="00E10478"/>
    <w:rsid w:val="00E21864"/>
    <w:rsid w:val="00E36F16"/>
    <w:rsid w:val="00E42C40"/>
    <w:rsid w:val="00E63EE0"/>
    <w:rsid w:val="00E71CF4"/>
    <w:rsid w:val="00E71D54"/>
    <w:rsid w:val="00E7682D"/>
    <w:rsid w:val="00E819E4"/>
    <w:rsid w:val="00E903E8"/>
    <w:rsid w:val="00EB2CCB"/>
    <w:rsid w:val="00EC3E8F"/>
    <w:rsid w:val="00EC4663"/>
    <w:rsid w:val="00EE54B9"/>
    <w:rsid w:val="00F002A6"/>
    <w:rsid w:val="00F01219"/>
    <w:rsid w:val="00F0202D"/>
    <w:rsid w:val="00F0563D"/>
    <w:rsid w:val="00F07558"/>
    <w:rsid w:val="00F1379A"/>
    <w:rsid w:val="00F155EE"/>
    <w:rsid w:val="00F24D9E"/>
    <w:rsid w:val="00F312CD"/>
    <w:rsid w:val="00F34A1A"/>
    <w:rsid w:val="00F35C99"/>
    <w:rsid w:val="00F60B56"/>
    <w:rsid w:val="00F62510"/>
    <w:rsid w:val="00F62E49"/>
    <w:rsid w:val="00F7466C"/>
    <w:rsid w:val="00F77E20"/>
    <w:rsid w:val="00F81038"/>
    <w:rsid w:val="00F92CBD"/>
    <w:rsid w:val="00F9410E"/>
    <w:rsid w:val="00F941AC"/>
    <w:rsid w:val="00FA3A38"/>
    <w:rsid w:val="00FB7C47"/>
    <w:rsid w:val="00FC51B1"/>
    <w:rsid w:val="00FD0DCF"/>
    <w:rsid w:val="00FE070B"/>
    <w:rsid w:val="00FE2059"/>
    <w:rsid w:val="00FE2EE5"/>
    <w:rsid w:val="00FF117A"/>
    <w:rsid w:val="00FF19C7"/>
    <w:rsid w:val="00FF364A"/>
    <w:rsid w:val="00FF732E"/>
    <w:rsid w:val="00FF7344"/>
    <w:rsid w:val="00FF76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0E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20E1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45178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5178D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45178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5178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643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1694</TotalTime>
  <Pages>52</Pages>
  <Words>7532</Words>
  <Characters>-32766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Customer</cp:lastModifiedBy>
  <cp:revision>22</cp:revision>
  <dcterms:created xsi:type="dcterms:W3CDTF">2010-08-11T12:15:00Z</dcterms:created>
  <dcterms:modified xsi:type="dcterms:W3CDTF">2011-07-20T06:54:00Z</dcterms:modified>
</cp:coreProperties>
</file>